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604" w:type="dxa"/>
        <w:tblLayout w:type="fixed"/>
        <w:tblLook w:val="04A0"/>
      </w:tblPr>
      <w:tblGrid>
        <w:gridCol w:w="2594"/>
        <w:gridCol w:w="8713"/>
        <w:gridCol w:w="1843"/>
        <w:gridCol w:w="236"/>
        <w:gridCol w:w="898"/>
        <w:gridCol w:w="236"/>
        <w:gridCol w:w="331"/>
        <w:gridCol w:w="236"/>
        <w:gridCol w:w="189"/>
        <w:gridCol w:w="104"/>
        <w:gridCol w:w="1224"/>
      </w:tblGrid>
      <w:tr w:rsidR="004D751D" w:rsidTr="004D751D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Pr="004A2DC6" w:rsidRDefault="004D751D" w:rsidP="0001076C">
            <w:pPr>
              <w:rPr>
                <w:lang w:val="en-US"/>
              </w:rPr>
            </w:pPr>
          </w:p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51D" w:rsidRDefault="004D751D" w:rsidP="009E5D09">
            <w:r>
              <w:t>Приложение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51D" w:rsidRDefault="004D751D" w:rsidP="0001076C"/>
        </w:tc>
      </w:tr>
      <w:tr w:rsidR="004D751D" w:rsidTr="004D751D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51D" w:rsidRDefault="004D751D" w:rsidP="009E5D09">
            <w:r>
              <w:t>к решению Саратовской</w:t>
            </w:r>
            <w:r>
              <w:br/>
              <w:t>городской Думы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51D" w:rsidRDefault="004D751D" w:rsidP="0001076C"/>
        </w:tc>
      </w:tr>
      <w:tr w:rsidR="004D751D" w:rsidTr="004D751D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51D" w:rsidRPr="000C396E" w:rsidRDefault="004D751D" w:rsidP="009E5D09">
            <w:r>
              <w:t xml:space="preserve">от </w:t>
            </w:r>
            <w:r w:rsidR="009E5D09">
              <w:t xml:space="preserve">           </w:t>
            </w:r>
            <w:r>
              <w:t xml:space="preserve"> №</w:t>
            </w:r>
            <w:r w:rsidR="00E51E14">
              <w:t xml:space="preserve"> </w:t>
            </w:r>
            <w: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51D" w:rsidRPr="000C396E" w:rsidRDefault="004D751D" w:rsidP="00E7707B"/>
        </w:tc>
      </w:tr>
      <w:tr w:rsidR="004D751D" w:rsidTr="004D751D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r>
              <w:t xml:space="preserve">  </w:t>
            </w:r>
          </w:p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pPr>
              <w:jc w:val="right"/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pPr>
              <w:jc w:val="righ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pPr>
              <w:jc w:val="right"/>
            </w:pPr>
          </w:p>
        </w:tc>
        <w:tc>
          <w:tcPr>
            <w:tcW w:w="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pPr>
              <w:jc w:val="right"/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pPr>
              <w:jc w:val="right"/>
            </w:pPr>
          </w:p>
        </w:tc>
      </w:tr>
      <w:tr w:rsidR="004D751D" w:rsidRPr="00A53A96" w:rsidTr="004D751D">
        <w:trPr>
          <w:gridAfter w:val="2"/>
          <w:wAfter w:w="1328" w:type="dxa"/>
          <w:cantSplit/>
        </w:trPr>
        <w:tc>
          <w:tcPr>
            <w:tcW w:w="152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51D" w:rsidRDefault="004D751D" w:rsidP="00A53A96">
            <w:pPr>
              <w:jc w:val="center"/>
            </w:pPr>
            <w:r>
              <w:t>Доходы бюджета муниципального образования «Город Саратов»</w:t>
            </w:r>
          </w:p>
          <w:p w:rsidR="004D751D" w:rsidRDefault="004D751D" w:rsidP="009E5D09">
            <w:pPr>
              <w:jc w:val="center"/>
            </w:pPr>
            <w:r>
              <w:t>по кодам клас</w:t>
            </w:r>
            <w:r w:rsidR="009E5D09">
              <w:t>сификации доходов бюджета за 2020</w:t>
            </w:r>
            <w:r>
              <w:t xml:space="preserve"> год  </w:t>
            </w:r>
          </w:p>
        </w:tc>
      </w:tr>
      <w:tr w:rsidR="004D751D" w:rsidRPr="00A53A96" w:rsidTr="004D751D">
        <w:trPr>
          <w:gridAfter w:val="3"/>
          <w:wAfter w:w="1517" w:type="dxa"/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r>
              <w:t xml:space="preserve">  </w:t>
            </w:r>
          </w:p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Pr="00A53A96" w:rsidRDefault="004D751D" w:rsidP="009E5D09">
            <w:pPr>
              <w:jc w:val="right"/>
            </w:pPr>
            <w:r>
              <w:t>тыс.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Pr="00A53A96" w:rsidRDefault="004D751D" w:rsidP="0001076C">
            <w:pPr>
              <w:jc w:val="right"/>
            </w:pPr>
          </w:p>
        </w:tc>
      </w:tr>
      <w:tr w:rsidR="004D751D" w:rsidRPr="00A53A96" w:rsidTr="004D751D">
        <w:trPr>
          <w:gridAfter w:val="4"/>
          <w:wAfter w:w="1753" w:type="dxa"/>
          <w:cantSplit/>
          <w:trHeight w:val="580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51D" w:rsidRDefault="004D751D" w:rsidP="0001076C">
            <w:pPr>
              <w:jc w:val="center"/>
            </w:pPr>
            <w:r>
              <w:t>Код</w:t>
            </w:r>
          </w:p>
        </w:tc>
        <w:tc>
          <w:tcPr>
            <w:tcW w:w="8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51D" w:rsidRDefault="004D751D" w:rsidP="0001076C">
            <w:pPr>
              <w:jc w:val="center"/>
            </w:pPr>
            <w: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51D" w:rsidRDefault="004D751D" w:rsidP="0001076C">
            <w:pPr>
              <w:jc w:val="center"/>
            </w:pPr>
            <w:r>
              <w:t>Уточненные бюджетные назначения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51D" w:rsidRPr="00A53A96" w:rsidRDefault="004D751D" w:rsidP="00A53A96">
            <w:pPr>
              <w:jc w:val="center"/>
            </w:pPr>
            <w:r>
              <w:t>Исполнено</w:t>
            </w:r>
          </w:p>
        </w:tc>
      </w:tr>
    </w:tbl>
    <w:p w:rsidR="00DD1282" w:rsidRPr="00DD1282" w:rsidRDefault="00DD1282">
      <w:pPr>
        <w:rPr>
          <w:sz w:val="2"/>
        </w:rPr>
      </w:pPr>
    </w:p>
    <w:tbl>
      <w:tblPr>
        <w:tblW w:w="14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8713"/>
        <w:gridCol w:w="1832"/>
        <w:gridCol w:w="1701"/>
      </w:tblGrid>
      <w:tr w:rsidR="00A53A96" w:rsidTr="004D751D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3A96" w:rsidRDefault="00A53A96" w:rsidP="0001076C">
            <w:pPr>
              <w:jc w:val="center"/>
            </w:pPr>
            <w:r>
              <w:t>1</w:t>
            </w:r>
          </w:p>
        </w:tc>
        <w:tc>
          <w:tcPr>
            <w:tcW w:w="8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3A96" w:rsidRDefault="00A53A96" w:rsidP="0001076C">
            <w:pPr>
              <w:jc w:val="center"/>
            </w:pPr>
            <w:r>
              <w:t>2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3A96" w:rsidRDefault="00A53A96" w:rsidP="0001076C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3A96" w:rsidRDefault="00A53A96" w:rsidP="0001076C">
            <w:pPr>
              <w:jc w:val="center"/>
            </w:pPr>
            <w:r>
              <w:t>4</w:t>
            </w:r>
          </w:p>
        </w:tc>
      </w:tr>
      <w:tr w:rsidR="003C7392" w:rsidRPr="00A53A96" w:rsidTr="004D751D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C7392" w:rsidRDefault="003C7392" w:rsidP="0001076C">
            <w:pPr>
              <w:jc w:val="center"/>
            </w:pPr>
            <w:r>
              <w:t xml:space="preserve">1 00 00000 00 0000 000 </w:t>
            </w:r>
          </w:p>
        </w:tc>
        <w:tc>
          <w:tcPr>
            <w:tcW w:w="871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C7392" w:rsidRDefault="003C7392" w:rsidP="0001076C">
            <w:r>
              <w:t>НАЛОГОВЫЕ И НЕНАЛОГОВЫЕ ДОХОДЫ</w:t>
            </w:r>
          </w:p>
        </w:tc>
        <w:tc>
          <w:tcPr>
            <w:tcW w:w="183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C7392" w:rsidRPr="009E5D09" w:rsidRDefault="003C7392">
            <w:pPr>
              <w:jc w:val="right"/>
            </w:pPr>
            <w:r w:rsidRPr="009E5D09">
              <w:t xml:space="preserve">7 345 014,9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C7392" w:rsidRPr="003C7392" w:rsidRDefault="003C7392">
            <w:pPr>
              <w:jc w:val="right"/>
            </w:pPr>
            <w:r w:rsidRPr="003C7392">
              <w:t xml:space="preserve">7 551 519,3 </w:t>
            </w:r>
          </w:p>
        </w:tc>
      </w:tr>
      <w:tr w:rsidR="003C7392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C7392" w:rsidRDefault="003C7392" w:rsidP="0001076C">
            <w:pPr>
              <w:jc w:val="center"/>
            </w:pPr>
            <w:r>
              <w:t xml:space="preserve">1 01 00000 00 0000 000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3C7392" w:rsidRDefault="003C7392" w:rsidP="0001076C">
            <w:r>
              <w:t>НАЛОГИ НА ПРИБЫЛЬ, ДОХОДЫ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3C7392" w:rsidRPr="009E5D09" w:rsidRDefault="003C7392">
            <w:pPr>
              <w:jc w:val="right"/>
            </w:pPr>
            <w:r w:rsidRPr="009E5D09">
              <w:t xml:space="preserve">4 867 244,0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392" w:rsidRPr="003C7392" w:rsidRDefault="003C7392">
            <w:pPr>
              <w:jc w:val="right"/>
            </w:pPr>
            <w:r w:rsidRPr="003C7392">
              <w:t xml:space="preserve">5 057 605,3 </w:t>
            </w:r>
          </w:p>
        </w:tc>
      </w:tr>
      <w:tr w:rsidR="003C7392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C7392" w:rsidRDefault="003C7392" w:rsidP="0001076C">
            <w:pPr>
              <w:jc w:val="center"/>
            </w:pPr>
            <w:r>
              <w:t xml:space="preserve">1 01 02000 01 0000 110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3C7392" w:rsidRDefault="003C7392" w:rsidP="0001076C">
            <w:r>
              <w:t>Налог на доходы физических лиц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3C7392" w:rsidRPr="009E5D09" w:rsidRDefault="003C7392">
            <w:pPr>
              <w:jc w:val="right"/>
            </w:pPr>
            <w:r w:rsidRPr="009E5D09">
              <w:t xml:space="preserve">4 867 244,0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392" w:rsidRPr="003C7392" w:rsidRDefault="003C7392">
            <w:pPr>
              <w:jc w:val="right"/>
            </w:pPr>
            <w:r w:rsidRPr="003C7392">
              <w:t xml:space="preserve">5 057 605,3 </w:t>
            </w:r>
          </w:p>
        </w:tc>
      </w:tr>
      <w:tr w:rsidR="003C7392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C7392" w:rsidRDefault="003C7392" w:rsidP="0001076C">
            <w:pPr>
              <w:jc w:val="center"/>
            </w:pPr>
            <w:r>
              <w:t xml:space="preserve">1 03 00000 00 0000 000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3C7392" w:rsidRDefault="003C7392" w:rsidP="0001076C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3C7392" w:rsidRPr="009E5D09" w:rsidRDefault="003C7392">
            <w:pPr>
              <w:jc w:val="right"/>
            </w:pPr>
            <w:r w:rsidRPr="009E5D09">
              <w:t xml:space="preserve">49 648,4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392" w:rsidRPr="003C7392" w:rsidRDefault="003C7392">
            <w:pPr>
              <w:jc w:val="right"/>
            </w:pPr>
            <w:r w:rsidRPr="003C7392">
              <w:t xml:space="preserve">44 335,9 </w:t>
            </w:r>
          </w:p>
        </w:tc>
      </w:tr>
      <w:tr w:rsidR="003C7392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C7392" w:rsidRDefault="003C7392" w:rsidP="0001076C">
            <w:pPr>
              <w:jc w:val="center"/>
            </w:pPr>
            <w:r>
              <w:t xml:space="preserve">1 03 02000 01 0000 110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3C7392" w:rsidRDefault="003C7392" w:rsidP="0001076C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3C7392" w:rsidRPr="009E5D09" w:rsidRDefault="003C7392">
            <w:pPr>
              <w:jc w:val="right"/>
            </w:pPr>
            <w:r w:rsidRPr="009E5D09">
              <w:t xml:space="preserve">49 648,4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392" w:rsidRPr="003C7392" w:rsidRDefault="003C7392">
            <w:pPr>
              <w:jc w:val="right"/>
            </w:pPr>
            <w:r w:rsidRPr="003C7392">
              <w:t xml:space="preserve">44 335,9 </w:t>
            </w:r>
          </w:p>
        </w:tc>
      </w:tr>
      <w:tr w:rsidR="003C7392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C7392" w:rsidRDefault="003C7392" w:rsidP="0001076C">
            <w:pPr>
              <w:jc w:val="center"/>
            </w:pPr>
            <w:r>
              <w:t xml:space="preserve">1 05 00000 00 0000 000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3C7392" w:rsidRDefault="003C7392" w:rsidP="0001076C">
            <w:r>
              <w:t>НАЛОГИ НА СОВОКУПНЫЙ ДОХОД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3C7392" w:rsidRPr="009E5D09" w:rsidRDefault="003C7392">
            <w:pPr>
              <w:jc w:val="right"/>
            </w:pPr>
            <w:r w:rsidRPr="009E5D09">
              <w:t xml:space="preserve">453 731,6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392" w:rsidRPr="003C7392" w:rsidRDefault="003C7392">
            <w:pPr>
              <w:jc w:val="right"/>
            </w:pPr>
            <w:r w:rsidRPr="003C7392">
              <w:t xml:space="preserve">464 397,3 </w:t>
            </w:r>
          </w:p>
        </w:tc>
      </w:tr>
      <w:tr w:rsidR="003C7392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C7392" w:rsidRDefault="003C7392" w:rsidP="0001076C">
            <w:pPr>
              <w:jc w:val="center"/>
            </w:pPr>
            <w:r>
              <w:t xml:space="preserve">1 05 02000 02 0000 110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3C7392" w:rsidRDefault="003C7392" w:rsidP="0001076C">
            <w:r>
              <w:t>Единый налог на вмененный доход для отдельных видов деятельности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3C7392" w:rsidRPr="009E5D09" w:rsidRDefault="003C7392">
            <w:pPr>
              <w:jc w:val="right"/>
            </w:pPr>
            <w:r w:rsidRPr="009E5D09">
              <w:t xml:space="preserve">408 892,6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392" w:rsidRPr="003C7392" w:rsidRDefault="003C7392">
            <w:pPr>
              <w:jc w:val="right"/>
            </w:pPr>
            <w:r w:rsidRPr="003C7392">
              <w:t xml:space="preserve">417 784,0 </w:t>
            </w:r>
          </w:p>
        </w:tc>
      </w:tr>
      <w:tr w:rsidR="003C7392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C7392" w:rsidRDefault="003C7392" w:rsidP="0001076C">
            <w:pPr>
              <w:jc w:val="center"/>
            </w:pPr>
            <w:r>
              <w:t xml:space="preserve">1 05 03000 01 0000 110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3C7392" w:rsidRDefault="003C7392" w:rsidP="0001076C">
            <w:r>
              <w:t>Единый сельскохозяйственный налог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3C7392" w:rsidRPr="009E5D09" w:rsidRDefault="003C7392">
            <w:pPr>
              <w:jc w:val="right"/>
            </w:pPr>
            <w:r w:rsidRPr="009E5D09">
              <w:t xml:space="preserve">10 578,0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392" w:rsidRPr="003C7392" w:rsidRDefault="003C7392">
            <w:pPr>
              <w:jc w:val="right"/>
            </w:pPr>
            <w:r w:rsidRPr="003C7392">
              <w:t xml:space="preserve">11 011,5 </w:t>
            </w:r>
          </w:p>
        </w:tc>
      </w:tr>
      <w:tr w:rsidR="003C7392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C7392" w:rsidRDefault="003C7392" w:rsidP="0001076C">
            <w:pPr>
              <w:jc w:val="center"/>
            </w:pPr>
            <w:r>
              <w:t xml:space="preserve">1 05 04010 02 0000 110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3C7392" w:rsidRDefault="003C7392" w:rsidP="0001076C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3C7392" w:rsidRPr="009E5D09" w:rsidRDefault="003C7392">
            <w:pPr>
              <w:jc w:val="right"/>
            </w:pPr>
            <w:r w:rsidRPr="009E5D09">
              <w:t xml:space="preserve">34 261,0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392" w:rsidRPr="003C7392" w:rsidRDefault="003C7392">
            <w:pPr>
              <w:jc w:val="right"/>
            </w:pPr>
            <w:r w:rsidRPr="003C7392">
              <w:t xml:space="preserve">35 601,8 </w:t>
            </w:r>
          </w:p>
        </w:tc>
      </w:tr>
      <w:tr w:rsidR="003C7392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C7392" w:rsidRDefault="003C7392" w:rsidP="0001076C">
            <w:pPr>
              <w:jc w:val="center"/>
            </w:pPr>
            <w:r>
              <w:t xml:space="preserve">1 06 00000 00 0000 000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3C7392" w:rsidRDefault="003C7392" w:rsidP="0001076C">
            <w:r>
              <w:t>НАЛОГИ НА ИМУЩЕСТВО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3C7392" w:rsidRPr="009E5D09" w:rsidRDefault="003C7392">
            <w:pPr>
              <w:jc w:val="right"/>
            </w:pPr>
            <w:r w:rsidRPr="009E5D09">
              <w:t xml:space="preserve">989 956,8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392" w:rsidRPr="003C7392" w:rsidRDefault="003C7392">
            <w:pPr>
              <w:jc w:val="right"/>
            </w:pPr>
            <w:r w:rsidRPr="003C7392">
              <w:t xml:space="preserve">964 876,5 </w:t>
            </w:r>
          </w:p>
        </w:tc>
      </w:tr>
      <w:tr w:rsidR="003C7392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C7392" w:rsidRDefault="003C7392" w:rsidP="0001076C">
            <w:pPr>
              <w:jc w:val="center"/>
            </w:pPr>
            <w:r>
              <w:t xml:space="preserve">1 06 01020 04 0000 110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3C7392" w:rsidRDefault="003C7392" w:rsidP="0001076C"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3C7392" w:rsidRPr="009E5D09" w:rsidRDefault="003C7392">
            <w:pPr>
              <w:jc w:val="right"/>
            </w:pPr>
            <w:r w:rsidRPr="009E5D09">
              <w:t xml:space="preserve">615 829,0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392" w:rsidRPr="003C7392" w:rsidRDefault="003C7392">
            <w:pPr>
              <w:jc w:val="right"/>
            </w:pPr>
            <w:r w:rsidRPr="003C7392">
              <w:t xml:space="preserve">576 940,9 </w:t>
            </w:r>
          </w:p>
        </w:tc>
      </w:tr>
      <w:tr w:rsidR="003C7392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C7392" w:rsidRDefault="003C7392" w:rsidP="0001076C">
            <w:pPr>
              <w:jc w:val="center"/>
            </w:pPr>
            <w:r>
              <w:t xml:space="preserve">1 06 06000 00 0000 110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3C7392" w:rsidRDefault="003C7392" w:rsidP="0001076C">
            <w:r>
              <w:t>Земельный налог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3C7392" w:rsidRPr="009E5D09" w:rsidRDefault="003C7392">
            <w:pPr>
              <w:jc w:val="right"/>
            </w:pPr>
            <w:r w:rsidRPr="009E5D09">
              <w:t xml:space="preserve">374 127,8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392" w:rsidRPr="003C7392" w:rsidRDefault="003C7392">
            <w:pPr>
              <w:jc w:val="right"/>
            </w:pPr>
            <w:r w:rsidRPr="003C7392">
              <w:t xml:space="preserve">387 935,6 </w:t>
            </w:r>
          </w:p>
        </w:tc>
      </w:tr>
      <w:tr w:rsidR="003C7392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C7392" w:rsidRDefault="003C7392" w:rsidP="0001076C">
            <w:pPr>
              <w:jc w:val="center"/>
            </w:pPr>
            <w:r>
              <w:t xml:space="preserve">1 08 00000 00 0000 000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3C7392" w:rsidRDefault="003C7392" w:rsidP="0001076C">
            <w:r>
              <w:t>ГОСУДАРСТВЕННАЯ ПОШЛИНА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3C7392" w:rsidRPr="009E5D09" w:rsidRDefault="003C7392">
            <w:pPr>
              <w:jc w:val="right"/>
            </w:pPr>
            <w:r w:rsidRPr="009E5D09">
              <w:t xml:space="preserve">192 813,0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392" w:rsidRPr="003C7392" w:rsidRDefault="003C7392">
            <w:pPr>
              <w:jc w:val="right"/>
            </w:pPr>
            <w:r w:rsidRPr="003C7392">
              <w:t xml:space="preserve">205 142,5 </w:t>
            </w:r>
          </w:p>
        </w:tc>
      </w:tr>
      <w:tr w:rsidR="003C7392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C7392" w:rsidRDefault="003C7392" w:rsidP="0001076C">
            <w:pPr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09 00000 00 0000 000</w:t>
            </w:r>
          </w:p>
          <w:p w:rsidR="003C7392" w:rsidRDefault="003C7392" w:rsidP="0001076C">
            <w:pPr>
              <w:jc w:val="center"/>
            </w:pPr>
          </w:p>
        </w:tc>
        <w:tc>
          <w:tcPr>
            <w:tcW w:w="8713" w:type="dxa"/>
            <w:shd w:val="clear" w:color="auto" w:fill="auto"/>
            <w:hideMark/>
          </w:tcPr>
          <w:p w:rsidR="003C7392" w:rsidRDefault="003C7392" w:rsidP="0001076C">
            <w:r w:rsidRPr="00BF67DC"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3C7392" w:rsidRPr="009E5D09" w:rsidRDefault="003C7392">
            <w:pPr>
              <w:jc w:val="right"/>
            </w:pPr>
            <w:r w:rsidRPr="009E5D0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392" w:rsidRPr="003C7392" w:rsidRDefault="003C7392">
            <w:pPr>
              <w:jc w:val="right"/>
            </w:pPr>
            <w:r w:rsidRPr="003C7392">
              <w:t xml:space="preserve">0,9 </w:t>
            </w:r>
          </w:p>
        </w:tc>
      </w:tr>
      <w:tr w:rsidR="00F451A1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451A1" w:rsidRDefault="00F451A1" w:rsidP="0001076C">
            <w:pPr>
              <w:jc w:val="center"/>
            </w:pPr>
            <w:r>
              <w:t xml:space="preserve">1 11 00000 00 0000 000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F451A1" w:rsidRDefault="00F451A1" w:rsidP="0001076C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F451A1" w:rsidRPr="003C7392" w:rsidRDefault="00F451A1">
            <w:pPr>
              <w:jc w:val="right"/>
            </w:pPr>
            <w:r w:rsidRPr="003C7392">
              <w:t xml:space="preserve">595 916,5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451A1" w:rsidRPr="00F451A1" w:rsidRDefault="00F451A1">
            <w:pPr>
              <w:jc w:val="right"/>
            </w:pPr>
            <w:r w:rsidRPr="00F451A1">
              <w:t xml:space="preserve">623 953,0 </w:t>
            </w:r>
          </w:p>
        </w:tc>
      </w:tr>
      <w:tr w:rsidR="00F451A1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451A1" w:rsidRDefault="00F451A1" w:rsidP="0001076C">
            <w:pPr>
              <w:jc w:val="center"/>
            </w:pPr>
            <w:r>
              <w:lastRenderedPageBreak/>
              <w:t xml:space="preserve">1 11 01040 04 0000 120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F451A1" w:rsidRDefault="00F451A1" w:rsidP="0001076C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F451A1" w:rsidRPr="003C7392" w:rsidRDefault="00F451A1">
            <w:pPr>
              <w:jc w:val="right"/>
            </w:pPr>
            <w:r w:rsidRPr="003C7392">
              <w:t xml:space="preserve">11 126,4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451A1" w:rsidRPr="00F451A1" w:rsidRDefault="00F451A1">
            <w:pPr>
              <w:jc w:val="right"/>
            </w:pPr>
            <w:r w:rsidRPr="00F451A1">
              <w:t xml:space="preserve">11 126,4 </w:t>
            </w:r>
          </w:p>
        </w:tc>
      </w:tr>
      <w:tr w:rsidR="00F451A1" w:rsidRPr="008953D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451A1" w:rsidRDefault="00F451A1" w:rsidP="0001076C">
            <w:pPr>
              <w:jc w:val="center"/>
            </w:pPr>
            <w:r>
              <w:t xml:space="preserve">1 11 05000 00 0000 120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F451A1" w:rsidRDefault="00F451A1" w:rsidP="0001076C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F451A1" w:rsidRPr="003C7392" w:rsidRDefault="00F451A1">
            <w:pPr>
              <w:jc w:val="right"/>
            </w:pPr>
            <w:r w:rsidRPr="003C7392">
              <w:t xml:space="preserve">458 178,0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451A1" w:rsidRPr="00F451A1" w:rsidRDefault="00F451A1">
            <w:pPr>
              <w:jc w:val="right"/>
            </w:pPr>
            <w:r w:rsidRPr="00F451A1">
              <w:t xml:space="preserve">481 041,8 </w:t>
            </w:r>
          </w:p>
        </w:tc>
      </w:tr>
      <w:tr w:rsidR="00F451A1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451A1" w:rsidRDefault="00F451A1" w:rsidP="0001076C">
            <w:pPr>
              <w:jc w:val="center"/>
            </w:pPr>
            <w:r>
              <w:t xml:space="preserve">1 11 05012 04 0000 120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F451A1" w:rsidRDefault="00F451A1" w:rsidP="0001076C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F451A1" w:rsidRPr="003C7392" w:rsidRDefault="00F451A1">
            <w:pPr>
              <w:jc w:val="right"/>
            </w:pPr>
            <w:r w:rsidRPr="003C7392">
              <w:t xml:space="preserve">372 260,5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451A1" w:rsidRPr="00F451A1" w:rsidRDefault="00F451A1">
            <w:pPr>
              <w:jc w:val="right"/>
            </w:pPr>
            <w:r w:rsidRPr="00F451A1">
              <w:t xml:space="preserve">387 150,4 </w:t>
            </w:r>
          </w:p>
        </w:tc>
      </w:tr>
      <w:tr w:rsidR="00F451A1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451A1" w:rsidRDefault="00F451A1" w:rsidP="0001076C">
            <w:pPr>
              <w:jc w:val="center"/>
            </w:pPr>
            <w:r>
              <w:t xml:space="preserve">1 11 05024 04 0000 120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F451A1" w:rsidRDefault="00F451A1" w:rsidP="0001076C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F451A1" w:rsidRPr="003C7392" w:rsidRDefault="00F451A1">
            <w:pPr>
              <w:jc w:val="right"/>
            </w:pPr>
            <w:r w:rsidRPr="003C7392">
              <w:t xml:space="preserve">25 000,0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451A1" w:rsidRPr="00F451A1" w:rsidRDefault="00F451A1">
            <w:pPr>
              <w:jc w:val="right"/>
            </w:pPr>
            <w:r w:rsidRPr="00F451A1">
              <w:t xml:space="preserve">25 466,5 </w:t>
            </w:r>
          </w:p>
        </w:tc>
      </w:tr>
      <w:tr w:rsidR="00F451A1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451A1" w:rsidRDefault="00F451A1" w:rsidP="0001076C">
            <w:pPr>
              <w:jc w:val="center"/>
            </w:pPr>
            <w:r>
              <w:t xml:space="preserve">1 11 05034 04 0000 120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F451A1" w:rsidRDefault="00F451A1" w:rsidP="0001076C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F451A1" w:rsidRPr="003C7392" w:rsidRDefault="00F451A1">
            <w:pPr>
              <w:jc w:val="right"/>
            </w:pPr>
            <w:r w:rsidRPr="003C7392">
              <w:t xml:space="preserve">111,7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451A1" w:rsidRPr="00F451A1" w:rsidRDefault="00F451A1">
            <w:pPr>
              <w:jc w:val="right"/>
            </w:pPr>
            <w:r w:rsidRPr="00F451A1">
              <w:t xml:space="preserve">117,0 </w:t>
            </w:r>
          </w:p>
        </w:tc>
      </w:tr>
      <w:tr w:rsidR="00F451A1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451A1" w:rsidRDefault="00F451A1" w:rsidP="0001076C">
            <w:pPr>
              <w:jc w:val="center"/>
            </w:pPr>
            <w:r>
              <w:t xml:space="preserve">1 11 05074 04 0000 120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F451A1" w:rsidRDefault="00F451A1" w:rsidP="0001076C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F451A1" w:rsidRPr="003C7392" w:rsidRDefault="00F451A1">
            <w:pPr>
              <w:jc w:val="right"/>
            </w:pPr>
            <w:r w:rsidRPr="003C7392">
              <w:t xml:space="preserve">60 770,0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451A1" w:rsidRPr="00F451A1" w:rsidRDefault="00F451A1">
            <w:pPr>
              <w:jc w:val="right"/>
            </w:pPr>
            <w:r w:rsidRPr="00F451A1">
              <w:t xml:space="preserve">68 271,6 </w:t>
            </w:r>
          </w:p>
        </w:tc>
      </w:tr>
      <w:tr w:rsidR="00F451A1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451A1" w:rsidRDefault="00F451A1" w:rsidP="0001076C">
            <w:pPr>
              <w:jc w:val="center"/>
            </w:pPr>
            <w:r>
              <w:t xml:space="preserve">1 11 05312 04 0000 120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F451A1" w:rsidRDefault="00F451A1" w:rsidP="0001076C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F451A1" w:rsidRPr="003C7392" w:rsidRDefault="00F451A1">
            <w:pPr>
              <w:jc w:val="right"/>
            </w:pPr>
            <w:r w:rsidRPr="003C7392">
              <w:t xml:space="preserve">35,8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451A1" w:rsidRPr="00F451A1" w:rsidRDefault="00F451A1">
            <w:pPr>
              <w:jc w:val="right"/>
            </w:pPr>
            <w:r w:rsidRPr="00F451A1">
              <w:t xml:space="preserve">36,3 </w:t>
            </w:r>
          </w:p>
        </w:tc>
      </w:tr>
      <w:tr w:rsidR="00F451A1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451A1" w:rsidRDefault="00F451A1" w:rsidP="0001076C">
            <w:pPr>
              <w:jc w:val="center"/>
            </w:pPr>
            <w:r>
              <w:t xml:space="preserve">1 11 07014 04 0000 120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F451A1" w:rsidRDefault="00F451A1" w:rsidP="0001076C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F451A1" w:rsidRPr="003C7392" w:rsidRDefault="00F451A1">
            <w:pPr>
              <w:jc w:val="right"/>
            </w:pPr>
            <w:r w:rsidRPr="003C7392">
              <w:t xml:space="preserve">28 262,0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451A1" w:rsidRPr="00F451A1" w:rsidRDefault="00F451A1">
            <w:pPr>
              <w:jc w:val="right"/>
            </w:pPr>
            <w:r w:rsidRPr="00F451A1">
              <w:t xml:space="preserve">28 262,0 </w:t>
            </w:r>
          </w:p>
        </w:tc>
      </w:tr>
      <w:tr w:rsidR="00F451A1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451A1" w:rsidRDefault="00F451A1" w:rsidP="0001076C">
            <w:pPr>
              <w:jc w:val="center"/>
            </w:pPr>
            <w:r>
              <w:t xml:space="preserve">1 11 09044 04 0000 120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F451A1" w:rsidRDefault="00F451A1" w:rsidP="0001076C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F451A1" w:rsidRPr="003C7392" w:rsidRDefault="00F451A1">
            <w:pPr>
              <w:jc w:val="right"/>
            </w:pPr>
            <w:r w:rsidRPr="003C7392">
              <w:t xml:space="preserve">98 350,1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451A1" w:rsidRPr="00F451A1" w:rsidRDefault="00F451A1">
            <w:pPr>
              <w:jc w:val="right"/>
            </w:pPr>
            <w:r w:rsidRPr="00F451A1">
              <w:t xml:space="preserve">103 522,8 </w:t>
            </w:r>
          </w:p>
        </w:tc>
      </w:tr>
      <w:tr w:rsidR="00CF6A43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F6A43" w:rsidRDefault="00CF6A43" w:rsidP="0001076C">
            <w:pPr>
              <w:jc w:val="center"/>
            </w:pPr>
            <w:r>
              <w:lastRenderedPageBreak/>
              <w:t xml:space="preserve">1 12 00000 00 0000 000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CF6A43" w:rsidRDefault="00CF6A43" w:rsidP="0001076C">
            <w:r>
              <w:t>ПЛАТЕЖИ ПРИ ПОЛЬЗОВАНИИ ПРИРОДНЫМИ РЕСУРСАМИ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CF6A43" w:rsidRPr="003C7392" w:rsidRDefault="00CF6A43">
            <w:pPr>
              <w:jc w:val="right"/>
            </w:pPr>
            <w:r w:rsidRPr="003C7392">
              <w:t xml:space="preserve">30 628,6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F6A43" w:rsidRPr="00CF6A43" w:rsidRDefault="00CF6A43">
            <w:pPr>
              <w:jc w:val="right"/>
            </w:pPr>
            <w:r w:rsidRPr="00CF6A43">
              <w:t xml:space="preserve">15 405,9 </w:t>
            </w:r>
          </w:p>
        </w:tc>
      </w:tr>
      <w:tr w:rsidR="00CF6A43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F6A43" w:rsidRDefault="00CF6A43" w:rsidP="0001076C">
            <w:pPr>
              <w:jc w:val="center"/>
            </w:pPr>
            <w:r>
              <w:t xml:space="preserve">1 12 01000 01 0000 120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CF6A43" w:rsidRDefault="00CF6A43" w:rsidP="0001076C">
            <w:r>
              <w:t>Плата за негативное воздействие на окружающую среду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CF6A43" w:rsidRPr="003C7392" w:rsidRDefault="00CF6A43">
            <w:pPr>
              <w:jc w:val="right"/>
            </w:pPr>
            <w:r w:rsidRPr="003C7392">
              <w:t xml:space="preserve">30 628,6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F6A43" w:rsidRPr="00CF6A43" w:rsidRDefault="00CF6A43">
            <w:pPr>
              <w:jc w:val="right"/>
            </w:pPr>
            <w:r w:rsidRPr="00CF6A43">
              <w:t xml:space="preserve">15 405,9 </w:t>
            </w:r>
          </w:p>
        </w:tc>
      </w:tr>
      <w:tr w:rsidR="00CF6A43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F6A43" w:rsidRDefault="00CF6A43" w:rsidP="0001076C">
            <w:pPr>
              <w:jc w:val="center"/>
            </w:pPr>
            <w:r>
              <w:t xml:space="preserve">1 13 00000 00 0000 000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CF6A43" w:rsidRDefault="00CF6A43" w:rsidP="0001076C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CF6A43" w:rsidRPr="003C7392" w:rsidRDefault="00CF6A43">
            <w:pPr>
              <w:jc w:val="right"/>
            </w:pPr>
            <w:r w:rsidRPr="003C7392">
              <w:t xml:space="preserve">48 421,3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F6A43" w:rsidRPr="00CF6A43" w:rsidRDefault="00CF6A43">
            <w:pPr>
              <w:jc w:val="right"/>
            </w:pPr>
            <w:r w:rsidRPr="00CF6A43">
              <w:t xml:space="preserve">51 145,9 </w:t>
            </w:r>
          </w:p>
        </w:tc>
      </w:tr>
      <w:tr w:rsidR="00CF6A43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F6A43" w:rsidRDefault="00CF6A43" w:rsidP="0001076C">
            <w:pPr>
              <w:jc w:val="center"/>
            </w:pPr>
            <w:r>
              <w:t xml:space="preserve">1 13 02064 04 0000 130 </w:t>
            </w:r>
          </w:p>
        </w:tc>
        <w:tc>
          <w:tcPr>
            <w:tcW w:w="8713" w:type="dxa"/>
            <w:shd w:val="clear" w:color="auto" w:fill="auto"/>
            <w:hideMark/>
          </w:tcPr>
          <w:p w:rsidR="00CF6A43" w:rsidRDefault="00CF6A43" w:rsidP="0001076C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CF6A43" w:rsidRPr="003C7392" w:rsidRDefault="00CF6A43">
            <w:pPr>
              <w:jc w:val="right"/>
            </w:pPr>
            <w:r w:rsidRPr="003C7392">
              <w:t xml:space="preserve">663,3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F6A43" w:rsidRPr="00CF6A43" w:rsidRDefault="00CF6A43">
            <w:pPr>
              <w:jc w:val="right"/>
            </w:pPr>
            <w:r w:rsidRPr="00CF6A43">
              <w:t xml:space="preserve">630,0 </w:t>
            </w:r>
          </w:p>
        </w:tc>
      </w:tr>
      <w:tr w:rsidR="00CF6A43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F6A43" w:rsidRDefault="00CF6A43" w:rsidP="0001076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8713" w:type="dxa"/>
            <w:shd w:val="clear" w:color="auto" w:fill="auto"/>
            <w:hideMark/>
          </w:tcPr>
          <w:p w:rsidR="00CF6A43" w:rsidRDefault="00CF6A43" w:rsidP="0001076C">
            <w:r>
              <w:t>Прочие доходы от компенсации затрат бюджетов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CF6A43" w:rsidRPr="003C7392" w:rsidRDefault="00CF6A43">
            <w:pPr>
              <w:jc w:val="right"/>
            </w:pPr>
            <w:r w:rsidRPr="003C7392">
              <w:t xml:space="preserve">47 758,0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F6A43" w:rsidRPr="00CF6A43" w:rsidRDefault="00CF6A43">
            <w:pPr>
              <w:jc w:val="right"/>
            </w:pPr>
            <w:r w:rsidRPr="00CF6A43">
              <w:t xml:space="preserve">50 515,9 </w:t>
            </w:r>
          </w:p>
        </w:tc>
      </w:tr>
      <w:tr w:rsidR="00CF6A43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F6A43" w:rsidRDefault="00CF6A43" w:rsidP="0001076C">
            <w:pPr>
              <w:jc w:val="center"/>
            </w:pPr>
            <w:r>
              <w:t xml:space="preserve">1 14 00000 00 0000 000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CF6A43" w:rsidRDefault="00CF6A43" w:rsidP="0001076C">
            <w:r>
              <w:t>ДОХОДЫ ОТ ПРОДАЖИ МАТЕРИАЛЬНЫХ И НЕМАТЕРИАЛЬНЫХ АКТИВОВ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CF6A43" w:rsidRPr="003C7392" w:rsidRDefault="00CF6A43">
            <w:pPr>
              <w:jc w:val="right"/>
            </w:pPr>
            <w:r w:rsidRPr="003C7392">
              <w:t xml:space="preserve">63 278,9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F6A43" w:rsidRPr="00CF6A43" w:rsidRDefault="00CF6A43">
            <w:pPr>
              <w:jc w:val="right"/>
            </w:pPr>
            <w:r w:rsidRPr="00CF6A43">
              <w:t xml:space="preserve">64 218,4 </w:t>
            </w:r>
          </w:p>
        </w:tc>
      </w:tr>
      <w:tr w:rsidR="00CF6A43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F6A43" w:rsidRDefault="00CF6A43" w:rsidP="0001076C">
            <w:pPr>
              <w:jc w:val="center"/>
            </w:pPr>
            <w:r>
              <w:t xml:space="preserve">1 14 02040 04 0000 410 </w:t>
            </w:r>
          </w:p>
        </w:tc>
        <w:tc>
          <w:tcPr>
            <w:tcW w:w="8713" w:type="dxa"/>
            <w:shd w:val="clear" w:color="auto" w:fill="auto"/>
            <w:hideMark/>
          </w:tcPr>
          <w:p w:rsidR="00CF6A43" w:rsidRDefault="00CF6A43" w:rsidP="0001076C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CF6A43" w:rsidRPr="003C7392" w:rsidRDefault="00CF6A43">
            <w:pPr>
              <w:jc w:val="right"/>
            </w:pPr>
            <w:r w:rsidRPr="003C7392">
              <w:t xml:space="preserve">18 527,3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F6A43" w:rsidRPr="00CF6A43" w:rsidRDefault="00CF6A43">
            <w:pPr>
              <w:jc w:val="right"/>
            </w:pPr>
            <w:r w:rsidRPr="00CF6A43">
              <w:t xml:space="preserve">18 603,8 </w:t>
            </w:r>
          </w:p>
        </w:tc>
      </w:tr>
      <w:tr w:rsidR="00CF6A43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F6A43" w:rsidRDefault="001708CA" w:rsidP="0001076C">
            <w:pPr>
              <w:jc w:val="center"/>
            </w:pPr>
            <w:r w:rsidRPr="001708CA">
              <w:t>1 14 02040 04 0000 440</w:t>
            </w:r>
          </w:p>
        </w:tc>
        <w:tc>
          <w:tcPr>
            <w:tcW w:w="8713" w:type="dxa"/>
            <w:shd w:val="clear" w:color="auto" w:fill="auto"/>
            <w:hideMark/>
          </w:tcPr>
          <w:p w:rsidR="00CF6A43" w:rsidRDefault="001708CA" w:rsidP="0001076C">
            <w:r w:rsidRPr="001708CA"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CF6A43" w:rsidRPr="003C7392" w:rsidRDefault="00CF6A43" w:rsidP="00BC29D4">
            <w:pPr>
              <w:jc w:val="right"/>
            </w:pPr>
            <w:r w:rsidRPr="003C7392">
              <w:t xml:space="preserve">159,4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F6A43" w:rsidRPr="00CF6A43" w:rsidRDefault="00CF6A43" w:rsidP="00BC29D4">
            <w:pPr>
              <w:jc w:val="right"/>
            </w:pPr>
            <w:r w:rsidRPr="00CF6A43">
              <w:t xml:space="preserve">197,9 </w:t>
            </w:r>
          </w:p>
        </w:tc>
      </w:tr>
      <w:tr w:rsidR="00CF6A43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F6A43" w:rsidRDefault="00CF6A43" w:rsidP="0001076C">
            <w:pPr>
              <w:jc w:val="center"/>
            </w:pPr>
            <w:r>
              <w:t xml:space="preserve">1 14 06012 04 0000 430 </w:t>
            </w:r>
          </w:p>
        </w:tc>
        <w:tc>
          <w:tcPr>
            <w:tcW w:w="8713" w:type="dxa"/>
            <w:shd w:val="clear" w:color="auto" w:fill="auto"/>
            <w:hideMark/>
          </w:tcPr>
          <w:p w:rsidR="00CF6A43" w:rsidRDefault="00CF6A43" w:rsidP="0001076C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CF6A43" w:rsidRPr="003C7392" w:rsidRDefault="00CF6A43" w:rsidP="00BC29D4">
            <w:pPr>
              <w:jc w:val="right"/>
            </w:pPr>
            <w:r w:rsidRPr="003C7392">
              <w:t xml:space="preserve">38 000,0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F6A43" w:rsidRPr="00CF6A43" w:rsidRDefault="00CF6A43" w:rsidP="00BC29D4">
            <w:pPr>
              <w:jc w:val="right"/>
            </w:pPr>
            <w:r w:rsidRPr="00CF6A43">
              <w:t xml:space="preserve">38 716,7 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1 14 06024 04 0000 430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01076C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Pr="003C7392" w:rsidRDefault="006F4D57" w:rsidP="00BC29D4">
            <w:pPr>
              <w:jc w:val="right"/>
            </w:pPr>
            <w:r w:rsidRPr="003C7392">
              <w:t xml:space="preserve">3 621,2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CF6A43" w:rsidRDefault="006F4D57" w:rsidP="00BC29D4">
            <w:pPr>
              <w:jc w:val="right"/>
            </w:pPr>
            <w:r w:rsidRPr="00CF6A43">
              <w:t xml:space="preserve">3 621,2 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01076C">
            <w:pPr>
              <w:jc w:val="center"/>
            </w:pPr>
            <w:r>
              <w:t xml:space="preserve">1 14 06312 04 0000 430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01076C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Pr="003C7392" w:rsidRDefault="006F4D57" w:rsidP="00BC29D4">
            <w:pPr>
              <w:jc w:val="right"/>
            </w:pPr>
            <w:r w:rsidRPr="006F4D57">
              <w:t>2</w:t>
            </w:r>
            <w:r>
              <w:t xml:space="preserve"> </w:t>
            </w:r>
            <w:r w:rsidRPr="006F4D57">
              <w:t>971</w:t>
            </w:r>
            <w:r>
              <w:t>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CF6A43" w:rsidRDefault="006F4D57" w:rsidP="00BC29D4">
            <w:pPr>
              <w:jc w:val="right"/>
            </w:pPr>
            <w:r>
              <w:t>3 078,8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01076C">
            <w:pPr>
              <w:jc w:val="center"/>
            </w:pPr>
            <w:r>
              <w:t xml:space="preserve">1 16 00000 00 0000 000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01076C">
            <w:r>
              <w:t>ШТРАФЫ, САНКЦИИ, ВОЗМЕЩЕНИЕ УЩЕРБА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Pr="001708CA" w:rsidRDefault="006F4D57" w:rsidP="00CF6A43">
            <w:pPr>
              <w:jc w:val="right"/>
            </w:pPr>
            <w:r w:rsidRPr="00CF6A43">
              <w:t>53 375,8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CF6A43" w:rsidRDefault="006F4D57" w:rsidP="00BC29D4">
            <w:pPr>
              <w:jc w:val="right"/>
            </w:pPr>
            <w:r w:rsidRPr="00CF6A43">
              <w:t>60 124,4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01076C">
            <w:pPr>
              <w:jc w:val="center"/>
            </w:pPr>
            <w:r>
              <w:t>1</w:t>
            </w:r>
            <w:r w:rsidR="00194AE7">
              <w:t xml:space="preserve"> </w:t>
            </w:r>
            <w:r>
              <w:t xml:space="preserve">17 00000 00 0000 000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01076C">
            <w:r>
              <w:t>ПРОЧИЕ НЕНАЛОГОВЫЕ ДОХОДЫ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Pr="009E5D09" w:rsidRDefault="006F4D57" w:rsidP="0001076C">
            <w:pPr>
              <w:jc w:val="right"/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CF6A43" w:rsidRDefault="006F4D57" w:rsidP="00BC29D4">
            <w:pPr>
              <w:jc w:val="right"/>
            </w:pPr>
            <w:r w:rsidRPr="00CF6A43">
              <w:t xml:space="preserve">313,3 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01076C">
            <w:pPr>
              <w:jc w:val="center"/>
            </w:pPr>
            <w:r>
              <w:t xml:space="preserve">1 17 05040 04 0000 180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01076C">
            <w:r>
              <w:t>Прочие неналоговые доходы бюджетов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01076C">
            <w:pPr>
              <w:jc w:val="right"/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2B4578" w:rsidP="00194AE7">
            <w:pPr>
              <w:jc w:val="right"/>
            </w:pPr>
            <w:r>
              <w:t>0</w:t>
            </w:r>
            <w:r w:rsidR="006F4D57" w:rsidRPr="00CF6A43">
              <w:t>,</w:t>
            </w:r>
            <w:r w:rsidR="00194AE7">
              <w:t>1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2 00 00000 00 0000 000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БЕЗВОЗМЕЗДНЫЕ ПОСТУПЛЕНИЯ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15 159 698,5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535FD9" w:rsidRDefault="00F160DB" w:rsidP="00F160DB">
            <w:pPr>
              <w:jc w:val="right"/>
              <w:rPr>
                <w:lang w:val="en-US"/>
              </w:rPr>
            </w:pPr>
            <w:r w:rsidRPr="00F160DB">
              <w:t>14 571 640,3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15 175 474,6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F160DB" w:rsidP="00F160DB">
            <w:pPr>
              <w:jc w:val="right"/>
            </w:pPr>
            <w:r w:rsidRPr="00F160DB">
              <w:t>14 587 478,5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lastRenderedPageBreak/>
              <w:t xml:space="preserve">2 02 10000 00 0000 150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135 148,3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5F7DD2" w:rsidRDefault="00F160DB" w:rsidP="005F7DD2">
            <w:pPr>
              <w:jc w:val="right"/>
              <w:rPr>
                <w:lang w:val="en-US"/>
              </w:rPr>
            </w:pPr>
            <w:r>
              <w:t>135 148,3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2 02 15002 04 0000 150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94 693,4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F160DB" w:rsidP="00F160DB">
            <w:pPr>
              <w:jc w:val="right"/>
            </w:pPr>
            <w:r>
              <w:rPr>
                <w:lang w:val="en-US"/>
              </w:rPr>
              <w:t>94</w:t>
            </w:r>
            <w:r>
              <w:t xml:space="preserve"> </w:t>
            </w:r>
            <w:r>
              <w:rPr>
                <w:lang w:val="en-US"/>
              </w:rPr>
              <w:t>693</w:t>
            </w:r>
            <w:r w:rsidR="006F4D57">
              <w:t>,</w:t>
            </w:r>
            <w:r>
              <w:t>4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2 02 19999 04 0000 150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Прочие дотации бюджетам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40 454,9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F160DB" w:rsidP="0001076C">
            <w:pPr>
              <w:jc w:val="right"/>
            </w:pPr>
            <w:r>
              <w:t>40 454,9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Pr="00BC29D4" w:rsidRDefault="006F4D57" w:rsidP="00BC29D4">
            <w:pPr>
              <w:jc w:val="center"/>
            </w:pPr>
            <w:r w:rsidRPr="00BC29D4">
              <w:t xml:space="preserve">2 02 20000 00 0000 150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Pr="00BC29D4" w:rsidRDefault="006F4D57" w:rsidP="00BC29D4">
            <w:r w:rsidRPr="00BC29D4"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Pr="00BC29D4" w:rsidRDefault="006F4D57" w:rsidP="00BC29D4">
            <w:pPr>
              <w:jc w:val="right"/>
            </w:pPr>
            <w:r w:rsidRPr="00BC29D4">
              <w:t>5 681 926,3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BC29D4" w:rsidRDefault="00F160DB" w:rsidP="005F7DD2">
            <w:pPr>
              <w:jc w:val="right"/>
              <w:rPr>
                <w:lang w:val="en-US"/>
              </w:rPr>
            </w:pPr>
            <w:r w:rsidRPr="00BC29D4">
              <w:rPr>
                <w:lang w:val="en-US"/>
              </w:rPr>
              <w:t>5</w:t>
            </w:r>
            <w:r w:rsidR="00134162">
              <w:t xml:space="preserve"> </w:t>
            </w:r>
            <w:r w:rsidRPr="00BC29D4">
              <w:rPr>
                <w:lang w:val="en-US"/>
              </w:rPr>
              <w:t>146</w:t>
            </w:r>
            <w:r w:rsidRPr="00BC29D4">
              <w:t xml:space="preserve"> </w:t>
            </w:r>
            <w:r w:rsidRPr="00BC29D4">
              <w:rPr>
                <w:lang w:val="en-US"/>
              </w:rPr>
              <w:t>021,6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2 02 20299 04 0000 150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1 224 940,3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5F7DD2" w:rsidRDefault="006F4D57" w:rsidP="00BC29D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</w:t>
            </w:r>
            <w:r w:rsidR="00BC29D4">
              <w:t>8</w:t>
            </w:r>
            <w:r>
              <w:t xml:space="preserve"> </w:t>
            </w:r>
            <w:r w:rsidR="00BC29D4">
              <w:t>1</w:t>
            </w:r>
            <w:r>
              <w:rPr>
                <w:lang w:val="en-US"/>
              </w:rPr>
              <w:t>8</w:t>
            </w:r>
            <w:r w:rsidR="00BC29D4">
              <w:t>5</w:t>
            </w:r>
            <w:r>
              <w:t>,</w:t>
            </w:r>
            <w:r w:rsidR="00BC29D4">
              <w:t>0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2 02 20302 04 0000 150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24 954,2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 w:rsidRPr="005F7DD2">
              <w:t>1</w:t>
            </w:r>
            <w:r w:rsidR="00BC29D4">
              <w:t>5</w:t>
            </w:r>
            <w:r>
              <w:rPr>
                <w:lang w:val="en-US"/>
              </w:rPr>
              <w:t> </w:t>
            </w:r>
            <w:r w:rsidR="00BC29D4">
              <w:t>806</w:t>
            </w:r>
            <w:r>
              <w:t>,0 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2 02 25027 04 0000 150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1 546,5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BC29D4" w:rsidP="005F7DD2">
            <w:pPr>
              <w:jc w:val="right"/>
            </w:pPr>
            <w:r>
              <w:t>1 546,5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2 02 25210 04 0000 150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141 988,1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BC29D4" w:rsidP="0001076C">
            <w:pPr>
              <w:jc w:val="right"/>
            </w:pPr>
            <w:r>
              <w:t>141 988,1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2 02 25232 04 0000 150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298 365,3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BC29D4" w:rsidP="00BC29D4">
            <w:pPr>
              <w:jc w:val="right"/>
            </w:pPr>
            <w:r>
              <w:t>29</w:t>
            </w:r>
            <w:r w:rsidR="006F4D57">
              <w:t>1 8</w:t>
            </w:r>
            <w:r>
              <w:t>38</w:t>
            </w:r>
            <w:r w:rsidR="006F4D57">
              <w:t>,</w:t>
            </w:r>
            <w:r>
              <w:t>9</w:t>
            </w:r>
            <w:r w:rsidR="006F4D57">
              <w:t> 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2 02 25239 04 0000 150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416 722,7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BC29D4" w:rsidP="0001076C">
            <w:pPr>
              <w:jc w:val="right"/>
            </w:pPr>
            <w:r>
              <w:t>416 722,7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2 02 25299 04 0000 150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1 511,2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BC29D4" w:rsidP="0001076C">
            <w:pPr>
              <w:jc w:val="right"/>
            </w:pPr>
            <w:r>
              <w:t>1 511,2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2 02 25304 04 0000 150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117 576,1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BC29D4" w:rsidP="00BC29D4">
            <w:pPr>
              <w:jc w:val="right"/>
            </w:pPr>
            <w:r>
              <w:t>117</w:t>
            </w:r>
            <w:r w:rsidR="006F4D57">
              <w:t xml:space="preserve"> </w:t>
            </w:r>
            <w:r>
              <w:t>564</w:t>
            </w:r>
            <w:r w:rsidR="006F4D57">
              <w:t>,</w:t>
            </w:r>
            <w:r>
              <w:t>6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lastRenderedPageBreak/>
              <w:t xml:space="preserve">2 02 25306 04 0000 150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Субсидии бюджетам городских округов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2 605,3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BC29D4" w:rsidP="0001076C">
            <w:pPr>
              <w:jc w:val="right"/>
            </w:pPr>
            <w:r>
              <w:t>2 605,3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2 02 25497 04 0000 150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8 162,1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BC29D4" w:rsidP="00BC29D4">
            <w:pPr>
              <w:jc w:val="right"/>
            </w:pPr>
            <w:r>
              <w:t>7 738</w:t>
            </w:r>
            <w:r w:rsidR="006F4D57">
              <w:t>,</w:t>
            </w:r>
            <w:r>
              <w:t>3</w:t>
            </w:r>
            <w:r w:rsidR="006F4D57">
              <w:t> 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2 02 25555 04 0000 150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362 720,0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BC29D4" w:rsidP="00BC29D4">
            <w:pPr>
              <w:jc w:val="right"/>
            </w:pPr>
            <w:r>
              <w:t>3</w:t>
            </w:r>
            <w:r w:rsidR="006F4D57">
              <w:t>5</w:t>
            </w:r>
            <w:r>
              <w:t>9</w:t>
            </w:r>
            <w:r w:rsidR="006F4D57">
              <w:t xml:space="preserve"> </w:t>
            </w:r>
            <w:r>
              <w:t>853</w:t>
            </w:r>
            <w:r w:rsidR="006F4D57">
              <w:t>,</w:t>
            </w:r>
            <w:r>
              <w:t>0</w:t>
            </w:r>
            <w:r w:rsidR="006F4D57">
              <w:t> 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2 02 29001 04 0000 150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894 564,0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BC29D4" w:rsidP="00BC29D4">
            <w:pPr>
              <w:jc w:val="right"/>
            </w:pPr>
            <w:r>
              <w:t>894 563,9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2 02 29999 04 0070 150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747 610,0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BC29D4" w:rsidP="00BC29D4">
            <w:pPr>
              <w:jc w:val="right"/>
            </w:pPr>
            <w:r>
              <w:t>664</w:t>
            </w:r>
            <w:r w:rsidR="006F4D57">
              <w:t> </w:t>
            </w:r>
            <w:r>
              <w:t>8</w:t>
            </w:r>
            <w:r w:rsidR="006F4D57">
              <w:t>1</w:t>
            </w:r>
            <w:r>
              <w:t>6</w:t>
            </w:r>
            <w:r w:rsidR="006F4D57">
              <w:t>,</w:t>
            </w:r>
            <w:r>
              <w:t>2</w:t>
            </w:r>
            <w:r w:rsidR="006F4D57">
              <w:t> 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2 02 29999 04 0075 150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 xml:space="preserve">Субсидии бюджетам городских округов области на обеспечение повышения оплаты труда некоторых категорий работников муниципальных учреждений 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170 107,6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6F4D57" w:rsidP="00134162">
            <w:pPr>
              <w:jc w:val="right"/>
            </w:pPr>
            <w:r>
              <w:t>1</w:t>
            </w:r>
            <w:r w:rsidR="00134162">
              <w:t>69</w:t>
            </w:r>
            <w:r>
              <w:t> </w:t>
            </w:r>
            <w:r w:rsidR="00134162">
              <w:t>781</w:t>
            </w:r>
            <w:r>
              <w:t>,</w:t>
            </w:r>
            <w:r w:rsidR="00134162">
              <w:t>4</w:t>
            </w:r>
            <w:r>
              <w:t> 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2 02 29999 04 0078 150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205 736,1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134162" w:rsidP="00D864F6">
            <w:pPr>
              <w:jc w:val="right"/>
            </w:pPr>
            <w:r>
              <w:t>200</w:t>
            </w:r>
            <w:r w:rsidR="006F4D57">
              <w:t> </w:t>
            </w:r>
            <w:r>
              <w:t>785</w:t>
            </w:r>
            <w:r w:rsidR="006F4D57">
              <w:t>,</w:t>
            </w:r>
            <w:r w:rsidR="00D864F6">
              <w:rPr>
                <w:lang w:val="en-US"/>
              </w:rPr>
              <w:t>9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2 02 29999 04 0082 150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Субсидии бюджетам городских округов области на обеспечение капитального ремонта, ремонта и содержания автомобильных дорог общего пользования местного значения городских округов области за счет средств областного дорожного фонда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849 000,0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134162" w:rsidP="00134162">
            <w:pPr>
              <w:jc w:val="right"/>
            </w:pPr>
            <w:r>
              <w:t xml:space="preserve">800 </w:t>
            </w:r>
            <w:r w:rsidR="006F4D57">
              <w:t>0</w:t>
            </w:r>
            <w:r>
              <w:t>50</w:t>
            </w:r>
            <w:r w:rsidR="006F4D57">
              <w:t>,</w:t>
            </w:r>
            <w:r>
              <w:t>3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2 02 29999 04 0083 150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Субсидии бюджетам городских округов области на 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счёт средств областного дорожного фонда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151 000,0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134162" w:rsidP="00134162">
            <w:pPr>
              <w:jc w:val="right"/>
            </w:pPr>
            <w:r>
              <w:t>137 867</w:t>
            </w:r>
            <w:r w:rsidR="006F4D57">
              <w:t>,</w:t>
            </w:r>
            <w:r>
              <w:t>2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2 02 29999 04 0086 150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62 442,0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134162" w:rsidP="00ED5F71">
            <w:pPr>
              <w:jc w:val="right"/>
            </w:pPr>
            <w:r>
              <w:t>6</w:t>
            </w:r>
            <w:r w:rsidR="006F4D57">
              <w:t>2 </w:t>
            </w:r>
            <w:r>
              <w:t>441</w:t>
            </w:r>
            <w:r w:rsidR="006F4D57">
              <w:t>,</w:t>
            </w:r>
            <w:r w:rsidR="00ED5F71">
              <w:rPr>
                <w:lang w:val="en-US"/>
              </w:rPr>
              <w:t>7</w:t>
            </w:r>
            <w:r w:rsidR="006F4D57">
              <w:t> </w:t>
            </w:r>
          </w:p>
        </w:tc>
      </w:tr>
      <w:tr w:rsidR="006F4D57" w:rsidRPr="00381155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2 02 29999 04 0101 150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Cубсидии бюджетам городских округов области на обеспечение жильем молодых семей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374,8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381155" w:rsidRDefault="00134162" w:rsidP="00194AE7">
            <w:pPr>
              <w:jc w:val="right"/>
            </w:pPr>
            <w:r>
              <w:t>355</w:t>
            </w:r>
            <w:r w:rsidR="006F4D57" w:rsidRPr="00381155">
              <w:t>,</w:t>
            </w:r>
            <w:r w:rsidR="00194AE7">
              <w:t>4</w:t>
            </w:r>
          </w:p>
        </w:tc>
      </w:tr>
      <w:tr w:rsidR="006F4D57" w:rsidRPr="00134162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Pr="00B51743" w:rsidRDefault="006F4D57" w:rsidP="00BC29D4">
            <w:pPr>
              <w:jc w:val="center"/>
            </w:pPr>
            <w:r w:rsidRPr="00B51743">
              <w:t xml:space="preserve">2 02 30000 00 0000 150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Pr="00B51743" w:rsidRDefault="006F4D57" w:rsidP="00BC29D4">
            <w:r w:rsidRPr="00B51743">
              <w:t xml:space="preserve">Субвенции бюджетам бюджетной системы Российской Федерации  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Pr="00B51743" w:rsidRDefault="006F4D57" w:rsidP="00BC29D4">
            <w:pPr>
              <w:jc w:val="right"/>
            </w:pPr>
            <w:r w:rsidRPr="00B51743">
              <w:t>6 010 552,1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B51743" w:rsidRDefault="000558EB" w:rsidP="008A2662">
            <w:pPr>
              <w:jc w:val="right"/>
            </w:pPr>
            <w:r w:rsidRPr="00B51743">
              <w:t>5</w:t>
            </w:r>
            <w:r w:rsidR="000073F4" w:rsidRPr="00B51743">
              <w:t> </w:t>
            </w:r>
            <w:r w:rsidRPr="00B51743">
              <w:t>986</w:t>
            </w:r>
            <w:r w:rsidR="000073F4" w:rsidRPr="00B51743">
              <w:t xml:space="preserve"> </w:t>
            </w:r>
            <w:r w:rsidRPr="00B51743">
              <w:t>407,8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lastRenderedPageBreak/>
              <w:t xml:space="preserve">2 02 30024 04 0001 150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3 420 077,0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46008F" w:rsidRDefault="00B51743" w:rsidP="0046008F">
            <w:pPr>
              <w:jc w:val="right"/>
              <w:rPr>
                <w:lang w:val="en-US"/>
              </w:rPr>
            </w:pPr>
            <w:r>
              <w:t xml:space="preserve">3 </w:t>
            </w:r>
            <w:r w:rsidR="006F4D57">
              <w:t>4</w:t>
            </w:r>
            <w:r>
              <w:t>20</w:t>
            </w:r>
            <w:r w:rsidR="006F4D57">
              <w:t xml:space="preserve"> </w:t>
            </w:r>
            <w:r>
              <w:t>005</w:t>
            </w:r>
            <w:r w:rsidR="006F4D57">
              <w:t>,</w:t>
            </w:r>
            <w:r w:rsidR="0046008F">
              <w:rPr>
                <w:lang w:val="en-US"/>
              </w:rPr>
              <w:t>0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2 02 30024 04 0003 150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6 316,1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B51743" w:rsidP="008A2662">
            <w:pPr>
              <w:jc w:val="right"/>
            </w:pPr>
            <w:r>
              <w:t>6 316,1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2 02 30024 04 0004 150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2 807,2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B51743" w:rsidP="008A2662">
            <w:pPr>
              <w:jc w:val="right"/>
            </w:pPr>
            <w:r>
              <w:t>2 807,2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2 02 30024 04 0008 150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2 105,4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B51743" w:rsidP="008A2662">
            <w:pPr>
              <w:jc w:val="right"/>
            </w:pPr>
            <w:r>
              <w:t>2 105,4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2 02 30024 04 0009 150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22 975,3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B51743" w:rsidP="00B51743">
            <w:pPr>
              <w:jc w:val="right"/>
            </w:pPr>
            <w:r>
              <w:t>22</w:t>
            </w:r>
            <w:r w:rsidR="006F4D57">
              <w:t xml:space="preserve"> </w:t>
            </w:r>
            <w:r>
              <w:t>547</w:t>
            </w:r>
            <w:r w:rsidR="006F4D57">
              <w:t>,</w:t>
            </w:r>
            <w:r>
              <w:t>9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2 02 30024 04 0010 150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24 211,8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B51743" w:rsidP="00B51743">
            <w:pPr>
              <w:jc w:val="right"/>
            </w:pPr>
            <w:r>
              <w:t>22</w:t>
            </w:r>
            <w:r w:rsidR="006F4D57">
              <w:t xml:space="preserve"> </w:t>
            </w:r>
            <w:r>
              <w:t>02</w:t>
            </w:r>
            <w:r w:rsidR="006F4D57">
              <w:t>9,</w:t>
            </w:r>
            <w:r>
              <w:t>5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2 02 30024 04 0011 150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2 807,2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4A2DC6" w:rsidRDefault="00B51743" w:rsidP="00194AE7">
            <w:pPr>
              <w:jc w:val="right"/>
              <w:rPr>
                <w:lang w:val="en-US"/>
              </w:rPr>
            </w:pPr>
            <w:r>
              <w:t>2</w:t>
            </w:r>
            <w:r w:rsidR="006F4D57">
              <w:t xml:space="preserve"> </w:t>
            </w:r>
            <w:r w:rsidR="00194AE7">
              <w:t>7</w:t>
            </w:r>
            <w:r>
              <w:t>48</w:t>
            </w:r>
            <w:r w:rsidR="006F4D57">
              <w:t>,</w:t>
            </w:r>
            <w:r>
              <w:t>7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9 687,4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4A2DC6" w:rsidRDefault="00B51743" w:rsidP="00B51743">
            <w:pPr>
              <w:jc w:val="right"/>
              <w:rPr>
                <w:lang w:val="en-US"/>
              </w:rPr>
            </w:pPr>
            <w:r>
              <w:t>8</w:t>
            </w:r>
            <w:r w:rsidR="006F4D57">
              <w:t xml:space="preserve"> </w:t>
            </w:r>
            <w:r w:rsidR="006F4D57">
              <w:rPr>
                <w:lang w:val="en-US"/>
              </w:rPr>
              <w:t>3</w:t>
            </w:r>
            <w:r>
              <w:t>0</w:t>
            </w:r>
            <w:r w:rsidR="006F4D57">
              <w:rPr>
                <w:lang w:val="en-US"/>
              </w:rPr>
              <w:t>4</w:t>
            </w:r>
            <w:r w:rsidR="006F4D57">
              <w:t>,</w:t>
            </w:r>
            <w:r>
              <w:t>8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2 02 30024 04 0014 150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145 811,8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4A2DC6" w:rsidRDefault="00B51743" w:rsidP="00B51743">
            <w:pPr>
              <w:jc w:val="right"/>
              <w:rPr>
                <w:lang w:val="en-US"/>
              </w:rPr>
            </w:pPr>
            <w:r>
              <w:t>140 868</w:t>
            </w:r>
            <w:r w:rsidR="006F4D57">
              <w:t>,3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2 02 30024 04 0015 150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1 403,6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4A2DC6" w:rsidRDefault="00B51743" w:rsidP="00B51743">
            <w:pPr>
              <w:jc w:val="right"/>
              <w:rPr>
                <w:lang w:val="en-US"/>
              </w:rPr>
            </w:pPr>
            <w:r>
              <w:t>1 403,2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2 02 30024 04 0016 150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283 231,5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D21090" w:rsidRDefault="00B51743" w:rsidP="00B51743">
            <w:pPr>
              <w:jc w:val="right"/>
              <w:rPr>
                <w:lang w:val="en-US"/>
              </w:rPr>
            </w:pPr>
            <w:r>
              <w:t>283 167,9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2 02 30024 04 0027 150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90 004,3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4A2DC6" w:rsidRDefault="00B51743" w:rsidP="00B51743">
            <w:pPr>
              <w:jc w:val="right"/>
              <w:rPr>
                <w:lang w:val="en-US"/>
              </w:rPr>
            </w:pPr>
            <w:r>
              <w:t>76</w:t>
            </w:r>
            <w:r w:rsidR="006F4D57">
              <w:t> 6</w:t>
            </w:r>
            <w:r>
              <w:t>6</w:t>
            </w:r>
            <w:r w:rsidR="006F4D57">
              <w:t>7,</w:t>
            </w:r>
            <w:r w:rsidR="006F4D57">
              <w:rPr>
                <w:lang w:val="en-US"/>
              </w:rPr>
              <w:t>8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2 02 30024 04 0028 150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22 558,4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4A2DC6" w:rsidRDefault="00B51743" w:rsidP="00B51743">
            <w:pPr>
              <w:jc w:val="right"/>
              <w:rPr>
                <w:lang w:val="en-US"/>
              </w:rPr>
            </w:pPr>
            <w:r>
              <w:t>21</w:t>
            </w:r>
            <w:r w:rsidR="006F4D57">
              <w:t xml:space="preserve"> </w:t>
            </w:r>
            <w:r>
              <w:t>599</w:t>
            </w:r>
            <w:r w:rsidR="006F4D57">
              <w:t>,</w:t>
            </w:r>
            <w:r>
              <w:t>6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2 02 30024 04 0029 150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7 690,0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4A2DC6" w:rsidRDefault="00B51743" w:rsidP="00B51743">
            <w:pPr>
              <w:jc w:val="right"/>
              <w:rPr>
                <w:lang w:val="en-US"/>
              </w:rPr>
            </w:pPr>
            <w:r>
              <w:t>7</w:t>
            </w:r>
            <w:r w:rsidR="006F4D57">
              <w:t xml:space="preserve"> </w:t>
            </w:r>
            <w:r w:rsidR="006F4D57">
              <w:rPr>
                <w:lang w:val="en-US"/>
              </w:rPr>
              <w:t>6</w:t>
            </w:r>
            <w:r>
              <w:t>87</w:t>
            </w:r>
            <w:r w:rsidR="006F4D57">
              <w:t>,</w:t>
            </w:r>
            <w:r>
              <w:t>0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lastRenderedPageBreak/>
              <w:t xml:space="preserve">2 02 30024 04 0037 150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1 881 086,3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4A2DC6" w:rsidRDefault="00B51743" w:rsidP="004A2DC6">
            <w:pPr>
              <w:jc w:val="right"/>
              <w:rPr>
                <w:lang w:val="en-US"/>
              </w:rPr>
            </w:pPr>
            <w:r>
              <w:t>1 881 086,3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2 02 30024 04 0038 150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913,8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D21090" w:rsidRDefault="00B51743" w:rsidP="00B51743">
            <w:pPr>
              <w:jc w:val="right"/>
              <w:rPr>
                <w:lang w:val="en-US"/>
              </w:rPr>
            </w:pPr>
            <w:r>
              <w:t>8</w:t>
            </w:r>
            <w:r w:rsidR="006F4D57">
              <w:t>3</w:t>
            </w:r>
            <w:r>
              <w:t>8</w:t>
            </w:r>
            <w:r w:rsidR="006F4D57">
              <w:t>,</w:t>
            </w:r>
            <w:r>
              <w:t>9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2 02 30024 04 0043 150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1 753,3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4A2DC6" w:rsidRDefault="006F4D57" w:rsidP="00B51743">
            <w:pPr>
              <w:jc w:val="right"/>
              <w:rPr>
                <w:lang w:val="en-US"/>
              </w:rPr>
            </w:pPr>
            <w:r>
              <w:t xml:space="preserve">1 </w:t>
            </w:r>
            <w:r>
              <w:rPr>
                <w:lang w:val="en-US"/>
              </w:rPr>
              <w:t>2</w:t>
            </w:r>
            <w:r w:rsidR="00B51743">
              <w:t>04</w:t>
            </w:r>
            <w:r>
              <w:t>,</w:t>
            </w:r>
            <w:r w:rsidR="00B51743">
              <w:t>1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2 02 35120 04 0000 150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238,4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6F4D57" w:rsidP="00B51743">
            <w:pPr>
              <w:jc w:val="right"/>
            </w:pPr>
            <w:r>
              <w:rPr>
                <w:lang w:val="en-US"/>
              </w:rPr>
              <w:t>14</w:t>
            </w:r>
            <w:r w:rsidR="00B51743">
              <w:t>8</w:t>
            </w:r>
            <w:r>
              <w:t>,</w:t>
            </w:r>
            <w:r w:rsidR="00B51743">
              <w:t>2</w:t>
            </w:r>
            <w:r>
              <w:t> 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2 02 35303 04 0000 150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84 873,3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DD1282" w:rsidRDefault="00B51743" w:rsidP="00B51743">
            <w:pPr>
              <w:jc w:val="right"/>
              <w:rPr>
                <w:lang w:val="en-US"/>
              </w:rPr>
            </w:pPr>
            <w:r>
              <w:t>84</w:t>
            </w:r>
            <w:r w:rsidR="006F4D57">
              <w:t xml:space="preserve"> </w:t>
            </w:r>
            <w:r>
              <w:t>8</w:t>
            </w:r>
            <w:r w:rsidR="006F4D57">
              <w:t>7</w:t>
            </w:r>
            <w:r>
              <w:t>1</w:t>
            </w:r>
            <w:r w:rsidR="006F4D57">
              <w:t>,</w:t>
            </w:r>
            <w:r>
              <w:t>9</w:t>
            </w:r>
          </w:p>
        </w:tc>
      </w:tr>
      <w:tr w:rsidR="006F4D57" w:rsidRPr="00B51743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Pr="00F440DA" w:rsidRDefault="006F4D57" w:rsidP="00BC29D4">
            <w:pPr>
              <w:jc w:val="center"/>
            </w:pPr>
            <w:r w:rsidRPr="00F440DA">
              <w:t xml:space="preserve">2 02 40000 00 0000 150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Pr="00F440DA" w:rsidRDefault="006F4D57" w:rsidP="00BC29D4">
            <w:r w:rsidRPr="00F440DA">
              <w:t xml:space="preserve">Иные межбюджетные трансферты  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Pr="00F440DA" w:rsidRDefault="006F4D57" w:rsidP="00BC29D4">
            <w:pPr>
              <w:jc w:val="right"/>
            </w:pPr>
            <w:r w:rsidRPr="00F440DA">
              <w:t>3 347 847,9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F440DA" w:rsidRDefault="000073F4" w:rsidP="0001076C">
            <w:pPr>
              <w:jc w:val="right"/>
            </w:pPr>
            <w:r w:rsidRPr="00F440DA">
              <w:t>3 319 900,8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2 02 45266 04 0000 150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Межбюджетные трансферты, передаваемые бюджетам городских округов на финансовое обеспечение реализации мероприятий по строительству и капитальному ремонту объектов инфраструктуры городского наземного электрического транспорта в гг. Волгограде и Саратове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330 000,0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054286" w:rsidP="00535FD9">
            <w:pPr>
              <w:jc w:val="right"/>
            </w:pPr>
            <w:r>
              <w:t>330 000,0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2 02 45393 04 0000 150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252 290,0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054286" w:rsidP="0001076C">
            <w:pPr>
              <w:jc w:val="right"/>
            </w:pPr>
            <w:r>
              <w:t>252 290,0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2 02 45418 04 0000 150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Межбюджетные трансферты, передаваемые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65 000,0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054286" w:rsidP="00054286">
            <w:pPr>
              <w:jc w:val="right"/>
            </w:pPr>
            <w:r>
              <w:t>52</w:t>
            </w:r>
            <w:r w:rsidR="006F4D57">
              <w:t> </w:t>
            </w:r>
            <w:r>
              <w:t>939</w:t>
            </w:r>
            <w:r w:rsidR="006F4D57">
              <w:t>,</w:t>
            </w:r>
            <w:r>
              <w:t>2</w:t>
            </w:r>
            <w:r w:rsidR="006F4D57">
              <w:t> 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2 02 49001 04 0000 150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707 000,0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054286" w:rsidP="0001076C">
            <w:pPr>
              <w:jc w:val="right"/>
            </w:pPr>
            <w:r>
              <w:t>707 000,0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lastRenderedPageBreak/>
              <w:t xml:space="preserve">2 02 49999 04 0006 150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482 502,0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054286" w:rsidP="00F440DA">
            <w:pPr>
              <w:jc w:val="right"/>
            </w:pPr>
            <w:r w:rsidRPr="00F440DA">
              <w:t>482 5</w:t>
            </w:r>
            <w:r w:rsidR="00F440DA" w:rsidRPr="00F440DA">
              <w:rPr>
                <w:lang w:val="en-US"/>
              </w:rPr>
              <w:t>0</w:t>
            </w:r>
            <w:r w:rsidRPr="00F440DA">
              <w:t>2,0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2 02 49999 04 0021 150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712 144,0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6F4D57" w:rsidP="00054286">
            <w:pPr>
              <w:jc w:val="right"/>
            </w:pPr>
            <w:r>
              <w:t>7</w:t>
            </w:r>
            <w:r w:rsidR="00054286">
              <w:t>05</w:t>
            </w:r>
            <w:r>
              <w:t> </w:t>
            </w:r>
            <w:r w:rsidR="00054286">
              <w:t>419</w:t>
            </w:r>
            <w:r>
              <w:t>,</w:t>
            </w:r>
            <w:r w:rsidR="00054286">
              <w:t>0</w:t>
            </w:r>
            <w:r>
              <w:t> 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2 02 49999 04 0030 150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Межбюджетные трансферты, передаваемые бюджетам городских округов области на создание универсальных спортивно-оздоровительных площадок на территории  общеобразовательных организаций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10 130,9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054286" w:rsidP="0001076C">
            <w:pPr>
              <w:jc w:val="right"/>
            </w:pPr>
            <w:r>
              <w:t>10 130,9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2 02 49999 04 0031 150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Межбюджетные трансферты, передаваемые бюджетам городских округов области на обеспечение мероприятий, связанных с оплатой дополнительных квадратных метров, при переселении граждан из аварийного жилищного фонда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45 815,8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054286" w:rsidP="00054286">
            <w:pPr>
              <w:jc w:val="right"/>
            </w:pPr>
            <w:r>
              <w:t>41</w:t>
            </w:r>
            <w:r w:rsidR="006F4D57">
              <w:t> </w:t>
            </w:r>
            <w:r>
              <w:t>643</w:t>
            </w:r>
            <w:r w:rsidR="006F4D57">
              <w:t>,</w:t>
            </w:r>
            <w:r>
              <w:t>5</w:t>
            </w:r>
            <w:r w:rsidR="006F4D57">
              <w:t> 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2 02 49999 04 0032 150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054286" w:rsidP="00054286">
            <w:pPr>
              <w:jc w:val="right"/>
            </w:pPr>
            <w:r>
              <w:t>98</w:t>
            </w:r>
            <w:r w:rsidR="006F4D57">
              <w:t> </w:t>
            </w:r>
            <w:r>
              <w:t>830</w:t>
            </w:r>
            <w:r w:rsidR="006F4D57">
              <w:t>,1 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2 02 49999 04 0033 150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Межбюджетные трансферты, передаваемые бюджетам городских округов области на реализацию мероприятий по реконструкции объектов спортивных сооружений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12 545,5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054286" w:rsidP="0001076C">
            <w:pPr>
              <w:jc w:val="right"/>
            </w:pPr>
            <w:r>
              <w:t>12 545,5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2 02 49999 04 0035 150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70 000,0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054286" w:rsidP="00054286">
            <w:pPr>
              <w:jc w:val="right"/>
            </w:pPr>
            <w:r>
              <w:t>69</w:t>
            </w:r>
            <w:r w:rsidR="006F4D57">
              <w:t> </w:t>
            </w:r>
            <w:r>
              <w:t>997</w:t>
            </w:r>
            <w:r w:rsidR="006F4D57">
              <w:t>,</w:t>
            </w:r>
            <w:r>
              <w:t>5</w:t>
            </w:r>
            <w:r w:rsidR="006F4D57">
              <w:t> 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2 02 49999 04 0037 150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365 000,0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6F4D57" w:rsidP="00054286">
            <w:pPr>
              <w:jc w:val="right"/>
            </w:pPr>
            <w:r>
              <w:t>3</w:t>
            </w:r>
            <w:r w:rsidR="00054286">
              <w:t>61</w:t>
            </w:r>
            <w:r>
              <w:t> </w:t>
            </w:r>
            <w:r w:rsidR="00054286">
              <w:t>623</w:t>
            </w:r>
            <w:r>
              <w:t>,</w:t>
            </w:r>
            <w:r w:rsidR="00054286">
              <w:t>2</w:t>
            </w:r>
            <w:r>
              <w:t> 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2 02 49999 04 0038 150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Межбюджетные трансферты, передаваемые бюджетам городских округов области на совершенствование материально-технической базы, инфраструктуры и обеспечение безопасности муниципальных общеобразовательных учреждений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57 000,0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054286" w:rsidP="00054286">
            <w:pPr>
              <w:jc w:val="right"/>
            </w:pPr>
            <w:r>
              <w:t>57 000,0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2 02 49999 04 0039 150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Межбюджетные трансферты, передаваемые бюджетам городских округов области на организацию бесплатного горячего питания обучающихся, получающих начальное общее образование в отдельных муниципальных  образовательных организациях (средства для достижения показателя результативности)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21 623,7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Default="006F4D57" w:rsidP="00831A18">
            <w:pPr>
              <w:jc w:val="right"/>
            </w:pPr>
            <w:r>
              <w:t>2</w:t>
            </w:r>
            <w:r w:rsidR="00054286">
              <w:t>1</w:t>
            </w:r>
            <w:r>
              <w:t> 1</w:t>
            </w:r>
            <w:r w:rsidR="00054286">
              <w:t>8</w:t>
            </w:r>
            <w:r w:rsidR="00831A18">
              <w:rPr>
                <w:lang w:val="en-US"/>
              </w:rPr>
              <w:t>3</w:t>
            </w:r>
            <w:r>
              <w:t>,</w:t>
            </w:r>
            <w:r w:rsidR="00831A18">
              <w:rPr>
                <w:lang w:val="en-US"/>
              </w:rPr>
              <w:t>9</w:t>
            </w:r>
            <w:r>
              <w:t> 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2 02 49999 04 0041 150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116 796,0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9D13E3" w:rsidRDefault="00054286" w:rsidP="0001076C">
            <w:pPr>
              <w:jc w:val="right"/>
              <w:rPr>
                <w:color w:val="000000" w:themeColor="text1"/>
              </w:rPr>
            </w:pPr>
            <w:r>
              <w:t>116 796,0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lastRenderedPageBreak/>
              <w:t xml:space="preserve">2 18 00000 00 0000 000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7 843,6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9D13E3" w:rsidRDefault="000073F4" w:rsidP="0001076C">
            <w:pPr>
              <w:jc w:val="right"/>
              <w:rPr>
                <w:color w:val="000000" w:themeColor="text1"/>
              </w:rPr>
            </w:pPr>
            <w:r>
              <w:t>7 843,6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2 18 04000 04 0000 150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7 843,6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9D13E3" w:rsidRDefault="000073F4" w:rsidP="0001076C">
            <w:pPr>
              <w:jc w:val="right"/>
              <w:rPr>
                <w:color w:val="000000" w:themeColor="text1"/>
              </w:rPr>
            </w:pPr>
            <w:r>
              <w:t>7 843,6</w:t>
            </w:r>
          </w:p>
        </w:tc>
      </w:tr>
      <w:tr w:rsidR="006F4D5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2 19 00000 00 0000 000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6F4D57" w:rsidRDefault="006F4D57" w:rsidP="00BC29D4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6F4D57" w:rsidRPr="00466C7A" w:rsidRDefault="006F4D57" w:rsidP="00BC29D4">
            <w:pPr>
              <w:jc w:val="right"/>
              <w:rPr>
                <w:color w:val="000000" w:themeColor="text1"/>
              </w:rPr>
            </w:pPr>
            <w:r w:rsidRPr="00466C7A">
              <w:rPr>
                <w:color w:val="000000" w:themeColor="text1"/>
              </w:rPr>
              <w:t>-23 619,7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F4D57" w:rsidRPr="009D13E3" w:rsidRDefault="000073F4" w:rsidP="0001076C">
            <w:pPr>
              <w:jc w:val="right"/>
              <w:rPr>
                <w:color w:val="000000" w:themeColor="text1"/>
              </w:rPr>
            </w:pPr>
            <w:r w:rsidRPr="000073F4">
              <w:rPr>
                <w:color w:val="000000" w:themeColor="text1"/>
              </w:rPr>
              <w:t>-23</w:t>
            </w:r>
            <w:r>
              <w:rPr>
                <w:color w:val="000000" w:themeColor="text1"/>
              </w:rPr>
              <w:t xml:space="preserve"> </w:t>
            </w:r>
            <w:r w:rsidRPr="000073F4">
              <w:rPr>
                <w:color w:val="000000" w:themeColor="text1"/>
              </w:rPr>
              <w:t>681,8</w:t>
            </w:r>
          </w:p>
        </w:tc>
      </w:tr>
      <w:tr w:rsidR="006F4D57" w:rsidTr="00183A53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6F4D57" w:rsidRDefault="006F4D57" w:rsidP="00BC29D4">
            <w:pPr>
              <w:jc w:val="center"/>
            </w:pPr>
            <w:r>
              <w:t xml:space="preserve">2 19 00000 04 0000 150 </w:t>
            </w:r>
          </w:p>
        </w:tc>
        <w:tc>
          <w:tcPr>
            <w:tcW w:w="871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F4D57" w:rsidRDefault="006F4D57" w:rsidP="00BC29D4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F4D57" w:rsidRPr="00466C7A" w:rsidRDefault="006F4D57" w:rsidP="00BC29D4">
            <w:pPr>
              <w:jc w:val="right"/>
              <w:rPr>
                <w:color w:val="000000" w:themeColor="text1"/>
              </w:rPr>
            </w:pPr>
            <w:r w:rsidRPr="00466C7A">
              <w:rPr>
                <w:color w:val="000000" w:themeColor="text1"/>
              </w:rPr>
              <w:t>-23 619,7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F4D57" w:rsidRPr="009D13E3" w:rsidRDefault="000073F4" w:rsidP="0001076C">
            <w:pPr>
              <w:jc w:val="right"/>
              <w:rPr>
                <w:color w:val="000000" w:themeColor="text1"/>
              </w:rPr>
            </w:pPr>
            <w:r w:rsidRPr="000073F4">
              <w:rPr>
                <w:color w:val="000000" w:themeColor="text1"/>
              </w:rPr>
              <w:t>-23</w:t>
            </w:r>
            <w:r>
              <w:rPr>
                <w:color w:val="000000" w:themeColor="text1"/>
              </w:rPr>
              <w:t xml:space="preserve"> </w:t>
            </w:r>
            <w:r w:rsidRPr="000073F4">
              <w:rPr>
                <w:color w:val="000000" w:themeColor="text1"/>
              </w:rPr>
              <w:t>681,8</w:t>
            </w:r>
          </w:p>
        </w:tc>
      </w:tr>
      <w:tr w:rsidR="006F4D57" w:rsidTr="00183A53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7" w:rsidRDefault="006F4D57" w:rsidP="00BC29D4">
            <w:r>
              <w:t> </w:t>
            </w:r>
          </w:p>
        </w:tc>
        <w:tc>
          <w:tcPr>
            <w:tcW w:w="8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F4D57" w:rsidRDefault="006F4D57" w:rsidP="00BC29D4">
            <w:r>
              <w:t>ВСЕГО: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F4D57" w:rsidRDefault="006F4D57" w:rsidP="00BC29D4">
            <w:pPr>
              <w:jc w:val="right"/>
            </w:pPr>
            <w:r>
              <w:t>22 504 713,4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F4D57" w:rsidRPr="009D13E3" w:rsidRDefault="000073F4" w:rsidP="000073F4">
            <w:pPr>
              <w:jc w:val="right"/>
              <w:rPr>
                <w:color w:val="000000" w:themeColor="text1"/>
              </w:rPr>
            </w:pPr>
            <w:r w:rsidRPr="000073F4">
              <w:rPr>
                <w:color w:val="000000"/>
              </w:rPr>
              <w:t>22 123 159,6</w:t>
            </w:r>
          </w:p>
        </w:tc>
      </w:tr>
    </w:tbl>
    <w:p w:rsidR="00183A53" w:rsidRDefault="00183A53" w:rsidP="00183A53">
      <w:pPr>
        <w:pStyle w:val="2"/>
        <w:jc w:val="both"/>
        <w:rPr>
          <w:b w:val="0"/>
          <w:bCs/>
          <w:szCs w:val="24"/>
        </w:rPr>
      </w:pPr>
    </w:p>
    <w:p w:rsidR="00183A53" w:rsidRPr="00183A53" w:rsidRDefault="00183A53" w:rsidP="00183A53">
      <w:pPr>
        <w:rPr>
          <w:lang w:eastAsia="ru-RU"/>
        </w:rPr>
      </w:pPr>
    </w:p>
    <w:p w:rsidR="00183A53" w:rsidRDefault="00183A53" w:rsidP="00183A53">
      <w:pPr>
        <w:pStyle w:val="2"/>
        <w:jc w:val="both"/>
        <w:rPr>
          <w:b w:val="0"/>
          <w:bCs/>
          <w:szCs w:val="24"/>
        </w:rPr>
      </w:pPr>
      <w:r w:rsidRPr="00845B7F">
        <w:rPr>
          <w:b w:val="0"/>
          <w:bCs/>
          <w:szCs w:val="24"/>
        </w:rPr>
        <w:t>Председатель комитета по финансам администрации</w:t>
      </w:r>
    </w:p>
    <w:p w:rsidR="00183A53" w:rsidRPr="00597B43" w:rsidRDefault="00183A53" w:rsidP="00183A53">
      <w:pPr>
        <w:pStyle w:val="2"/>
        <w:jc w:val="both"/>
        <w:rPr>
          <w:b w:val="0"/>
          <w:szCs w:val="24"/>
        </w:rPr>
      </w:pPr>
      <w:r w:rsidRPr="00597B43">
        <w:rPr>
          <w:b w:val="0"/>
          <w:bCs/>
          <w:szCs w:val="24"/>
        </w:rPr>
        <w:t>муниципального образования «Город Саратов»                                                                                                                                     А.С. Стр</w:t>
      </w:r>
      <w:r w:rsidRPr="00597B43">
        <w:rPr>
          <w:b w:val="0"/>
          <w:bCs/>
          <w:szCs w:val="24"/>
        </w:rPr>
        <w:t>у</w:t>
      </w:r>
      <w:r w:rsidRPr="00597B43">
        <w:rPr>
          <w:b w:val="0"/>
          <w:bCs/>
          <w:szCs w:val="24"/>
        </w:rPr>
        <w:t>ков</w:t>
      </w:r>
    </w:p>
    <w:p w:rsidR="00E2598B" w:rsidRPr="004D751D" w:rsidRDefault="00E2598B" w:rsidP="006F1F3C"/>
    <w:sectPr w:rsidR="00E2598B" w:rsidRPr="004D751D" w:rsidSect="00183A53">
      <w:headerReference w:type="even" r:id="rId8"/>
      <w:headerReference w:type="default" r:id="rId9"/>
      <w:pgSz w:w="16838" w:h="11906" w:orient="landscape"/>
      <w:pgMar w:top="1418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BDC" w:rsidRDefault="003A0BDC" w:rsidP="00DD1282">
      <w:r>
        <w:separator/>
      </w:r>
    </w:p>
  </w:endnote>
  <w:endnote w:type="continuationSeparator" w:id="1">
    <w:p w:rsidR="003A0BDC" w:rsidRDefault="003A0BDC" w:rsidP="00DD1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BDC" w:rsidRDefault="003A0BDC" w:rsidP="00DD1282">
      <w:r>
        <w:separator/>
      </w:r>
    </w:p>
  </w:footnote>
  <w:footnote w:type="continuationSeparator" w:id="1">
    <w:p w:rsidR="003A0BDC" w:rsidRDefault="003A0BDC" w:rsidP="00DD12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9D4" w:rsidRDefault="00C94888" w:rsidP="00E7707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C29D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C29D4" w:rsidRDefault="00BC29D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9D4" w:rsidRPr="004D751D" w:rsidRDefault="00C94888" w:rsidP="00E7707B">
    <w:pPr>
      <w:pStyle w:val="a3"/>
      <w:framePr w:wrap="around" w:vAnchor="text" w:hAnchor="margin" w:xAlign="center" w:y="1"/>
      <w:rPr>
        <w:rStyle w:val="a7"/>
        <w:sz w:val="20"/>
        <w:szCs w:val="20"/>
      </w:rPr>
    </w:pPr>
    <w:r w:rsidRPr="004D751D">
      <w:rPr>
        <w:rStyle w:val="a7"/>
        <w:sz w:val="20"/>
        <w:szCs w:val="20"/>
      </w:rPr>
      <w:fldChar w:fldCharType="begin"/>
    </w:r>
    <w:r w:rsidR="00BC29D4" w:rsidRPr="004D751D">
      <w:rPr>
        <w:rStyle w:val="a7"/>
        <w:sz w:val="20"/>
        <w:szCs w:val="20"/>
      </w:rPr>
      <w:instrText xml:space="preserve">PAGE  </w:instrText>
    </w:r>
    <w:r w:rsidRPr="004D751D">
      <w:rPr>
        <w:rStyle w:val="a7"/>
        <w:sz w:val="20"/>
        <w:szCs w:val="20"/>
      </w:rPr>
      <w:fldChar w:fldCharType="separate"/>
    </w:r>
    <w:r w:rsidR="00183A53">
      <w:rPr>
        <w:rStyle w:val="a7"/>
        <w:noProof/>
        <w:sz w:val="20"/>
        <w:szCs w:val="20"/>
      </w:rPr>
      <w:t>2</w:t>
    </w:r>
    <w:r w:rsidRPr="004D751D">
      <w:rPr>
        <w:rStyle w:val="a7"/>
        <w:sz w:val="20"/>
        <w:szCs w:val="20"/>
      </w:rPr>
      <w:fldChar w:fldCharType="end"/>
    </w:r>
  </w:p>
  <w:p w:rsidR="00BC29D4" w:rsidRDefault="00BC29D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D1282"/>
    <w:rsid w:val="000073F4"/>
    <w:rsid w:val="0001076C"/>
    <w:rsid w:val="0002368B"/>
    <w:rsid w:val="00047463"/>
    <w:rsid w:val="00054286"/>
    <w:rsid w:val="000558EB"/>
    <w:rsid w:val="00072F77"/>
    <w:rsid w:val="000808B5"/>
    <w:rsid w:val="000C396E"/>
    <w:rsid w:val="000C77EF"/>
    <w:rsid w:val="000D2A89"/>
    <w:rsid w:val="000F0D35"/>
    <w:rsid w:val="001234A7"/>
    <w:rsid w:val="0013058A"/>
    <w:rsid w:val="00134162"/>
    <w:rsid w:val="00160183"/>
    <w:rsid w:val="001708CA"/>
    <w:rsid w:val="00183A53"/>
    <w:rsid w:val="0018420F"/>
    <w:rsid w:val="00186022"/>
    <w:rsid w:val="00194AE7"/>
    <w:rsid w:val="001A344F"/>
    <w:rsid w:val="001E1DF7"/>
    <w:rsid w:val="0028375A"/>
    <w:rsid w:val="002B4578"/>
    <w:rsid w:val="002C3F39"/>
    <w:rsid w:val="002D5B5D"/>
    <w:rsid w:val="002F76B5"/>
    <w:rsid w:val="00381155"/>
    <w:rsid w:val="003A0BDC"/>
    <w:rsid w:val="003C7392"/>
    <w:rsid w:val="003D4007"/>
    <w:rsid w:val="003F4A11"/>
    <w:rsid w:val="00446AC5"/>
    <w:rsid w:val="0046008F"/>
    <w:rsid w:val="004A2DC6"/>
    <w:rsid w:val="004D751D"/>
    <w:rsid w:val="004E1721"/>
    <w:rsid w:val="00535FD9"/>
    <w:rsid w:val="00543C9B"/>
    <w:rsid w:val="00557049"/>
    <w:rsid w:val="0059141C"/>
    <w:rsid w:val="005F370B"/>
    <w:rsid w:val="005F7DD2"/>
    <w:rsid w:val="00642C56"/>
    <w:rsid w:val="00665BB7"/>
    <w:rsid w:val="00667B1A"/>
    <w:rsid w:val="006808C6"/>
    <w:rsid w:val="006931BD"/>
    <w:rsid w:val="006E20EC"/>
    <w:rsid w:val="006E60CB"/>
    <w:rsid w:val="006F1F3C"/>
    <w:rsid w:val="006F4D57"/>
    <w:rsid w:val="007104C1"/>
    <w:rsid w:val="00762D61"/>
    <w:rsid w:val="0076728A"/>
    <w:rsid w:val="007C3611"/>
    <w:rsid w:val="00800FF5"/>
    <w:rsid w:val="00805F92"/>
    <w:rsid w:val="00820AAC"/>
    <w:rsid w:val="00831A18"/>
    <w:rsid w:val="0088108C"/>
    <w:rsid w:val="00881F5E"/>
    <w:rsid w:val="00885BD3"/>
    <w:rsid w:val="008953D7"/>
    <w:rsid w:val="008A2662"/>
    <w:rsid w:val="008A5BFE"/>
    <w:rsid w:val="008D1142"/>
    <w:rsid w:val="009D13E3"/>
    <w:rsid w:val="009E5D09"/>
    <w:rsid w:val="00A16F1E"/>
    <w:rsid w:val="00A24CAF"/>
    <w:rsid w:val="00A53A96"/>
    <w:rsid w:val="00B42CE5"/>
    <w:rsid w:val="00B51743"/>
    <w:rsid w:val="00B912FD"/>
    <w:rsid w:val="00B939FA"/>
    <w:rsid w:val="00BA5452"/>
    <w:rsid w:val="00BC29D4"/>
    <w:rsid w:val="00BD18F5"/>
    <w:rsid w:val="00BF4378"/>
    <w:rsid w:val="00BF67DC"/>
    <w:rsid w:val="00C15EA4"/>
    <w:rsid w:val="00C86196"/>
    <w:rsid w:val="00C94888"/>
    <w:rsid w:val="00CD6A52"/>
    <w:rsid w:val="00CF6A43"/>
    <w:rsid w:val="00D11C01"/>
    <w:rsid w:val="00D21090"/>
    <w:rsid w:val="00D84FE0"/>
    <w:rsid w:val="00D864F6"/>
    <w:rsid w:val="00DA1CD2"/>
    <w:rsid w:val="00DD1282"/>
    <w:rsid w:val="00DE1B5C"/>
    <w:rsid w:val="00E00D90"/>
    <w:rsid w:val="00E2598B"/>
    <w:rsid w:val="00E41673"/>
    <w:rsid w:val="00E42E64"/>
    <w:rsid w:val="00E45292"/>
    <w:rsid w:val="00E51E14"/>
    <w:rsid w:val="00E72036"/>
    <w:rsid w:val="00E7707B"/>
    <w:rsid w:val="00EA66E2"/>
    <w:rsid w:val="00ED5F71"/>
    <w:rsid w:val="00EE6A10"/>
    <w:rsid w:val="00EF4CF3"/>
    <w:rsid w:val="00EF5182"/>
    <w:rsid w:val="00F0456A"/>
    <w:rsid w:val="00F160DB"/>
    <w:rsid w:val="00F26CB4"/>
    <w:rsid w:val="00F440DA"/>
    <w:rsid w:val="00F451A1"/>
    <w:rsid w:val="00F6400A"/>
    <w:rsid w:val="00F91E71"/>
    <w:rsid w:val="00FE3049"/>
    <w:rsid w:val="00FF6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paragraph" w:styleId="2">
    <w:name w:val="heading 2"/>
    <w:basedOn w:val="a"/>
    <w:next w:val="a"/>
    <w:link w:val="20"/>
    <w:qFormat/>
    <w:rsid w:val="00183A53"/>
    <w:pPr>
      <w:keepNext/>
      <w:jc w:val="center"/>
      <w:outlineLvl w:val="1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12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1282"/>
  </w:style>
  <w:style w:type="paragraph" w:styleId="a5">
    <w:name w:val="footer"/>
    <w:basedOn w:val="a"/>
    <w:link w:val="a6"/>
    <w:uiPriority w:val="99"/>
    <w:semiHidden/>
    <w:unhideWhenUsed/>
    <w:rsid w:val="00DD12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1282"/>
  </w:style>
  <w:style w:type="character" w:styleId="a7">
    <w:name w:val="page number"/>
    <w:basedOn w:val="a0"/>
    <w:uiPriority w:val="99"/>
    <w:semiHidden/>
    <w:unhideWhenUsed/>
    <w:rsid w:val="00DD1282"/>
  </w:style>
  <w:style w:type="character" w:customStyle="1" w:styleId="20">
    <w:name w:val="Заголовок 2 Знак"/>
    <w:basedOn w:val="a0"/>
    <w:link w:val="2"/>
    <w:rsid w:val="00183A53"/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K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2CC20-9DAA-488D-8860-3FEAE60B9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10</Pages>
  <Words>3343</Words>
  <Characters>19058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22357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MAKAROVAVA</dc:creator>
  <cp:lastModifiedBy>ZaharovaEA</cp:lastModifiedBy>
  <cp:revision>2</cp:revision>
  <cp:lastPrinted>2020-02-28T07:25:00Z</cp:lastPrinted>
  <dcterms:created xsi:type="dcterms:W3CDTF">2021-02-19T08:02:00Z</dcterms:created>
  <dcterms:modified xsi:type="dcterms:W3CDTF">2021-02-19T08:02:00Z</dcterms:modified>
</cp:coreProperties>
</file>